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E8B9BA" w14:textId="7820227C" w:rsidR="00C020F1" w:rsidRPr="00C020F1" w:rsidRDefault="00C020F1" w:rsidP="00DC1CD1">
      <w:pPr>
        <w:jc w:val="center"/>
        <w:rPr>
          <w:b/>
          <w:bCs/>
          <w:lang w:val="vi-V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14:paraId="48FB1789" w14:textId="77777777" w:rsidTr="00ED1FEE">
        <w:tc>
          <w:tcPr>
            <w:tcW w:w="6516" w:type="dxa"/>
          </w:tcPr>
          <w:p w14:paraId="6B8C33FE" w14:textId="77777777" w:rsidR="00F65E51" w:rsidRPr="003217FA" w:rsidRDefault="00F65E51" w:rsidP="00F65E51">
            <w:pPr>
              <w:rPr>
                <w:rFonts w:eastAsia="Times New Roman"/>
                <w:b/>
                <w:szCs w:val="28"/>
              </w:rPr>
            </w:pPr>
            <w:r w:rsidRPr="003217FA">
              <w:rPr>
                <w:rFonts w:eastAsia="Times New Roman"/>
                <w:b/>
                <w:szCs w:val="28"/>
              </w:rPr>
              <w:t>TRƯỜNG</w:t>
            </w:r>
            <w:r w:rsidRPr="003217FA">
              <w:rPr>
                <w:rFonts w:eastAsia="Times New Roman"/>
                <w:b/>
                <w:szCs w:val="28"/>
                <w:lang w:val="vi-VN"/>
              </w:rPr>
              <w:t xml:space="preserve">: </w:t>
            </w:r>
            <w:r w:rsidRPr="003217FA">
              <w:rPr>
                <w:rFonts w:eastAsia="Times New Roman"/>
                <w:b/>
                <w:szCs w:val="28"/>
              </w:rPr>
              <w:t>THPT ÂU CƠ</w:t>
            </w:r>
          </w:p>
          <w:p w14:paraId="7CB392FA" w14:textId="586FD8CE" w:rsidR="00F65E51" w:rsidRPr="003217FA" w:rsidRDefault="00F65E51" w:rsidP="00F65E51">
            <w:pPr>
              <w:rPr>
                <w:rFonts w:eastAsia="Times New Roman"/>
                <w:b/>
                <w:szCs w:val="28"/>
              </w:rPr>
            </w:pPr>
            <w:r w:rsidRPr="003217FA">
              <w:rPr>
                <w:rFonts w:eastAsia="Times New Roman"/>
                <w:b/>
                <w:szCs w:val="28"/>
                <w:lang w:val="vi-VN"/>
              </w:rPr>
              <w:t xml:space="preserve">TỔ: </w:t>
            </w:r>
            <w:r w:rsidR="00207460">
              <w:rPr>
                <w:rFonts w:eastAsia="Times New Roman"/>
                <w:b/>
                <w:szCs w:val="28"/>
              </w:rPr>
              <w:t>TOÁN – TIN – LÍ</w:t>
            </w:r>
            <w:r>
              <w:rPr>
                <w:rFonts w:eastAsia="Times New Roman"/>
                <w:b/>
                <w:szCs w:val="28"/>
              </w:rPr>
              <w:t xml:space="preserve"> </w:t>
            </w:r>
            <w:r w:rsidRPr="003217FA">
              <w:rPr>
                <w:rFonts w:eastAsia="Times New Roman"/>
                <w:b/>
                <w:szCs w:val="28"/>
              </w:rPr>
              <w:t xml:space="preserve"> </w:t>
            </w:r>
            <w:r>
              <w:rPr>
                <w:rFonts w:eastAsia="Times New Roman"/>
                <w:b/>
                <w:szCs w:val="28"/>
              </w:rPr>
              <w:t>–</w:t>
            </w:r>
            <w:r w:rsidR="00207460">
              <w:rPr>
                <w:rFonts w:eastAsia="Times New Roman"/>
                <w:b/>
                <w:szCs w:val="28"/>
              </w:rPr>
              <w:t xml:space="preserve"> CÔNG  NGHỆ</w:t>
            </w:r>
            <w:bookmarkStart w:id="0" w:name="_GoBack"/>
            <w:bookmarkEnd w:id="0"/>
          </w:p>
          <w:p w14:paraId="101A7CD4" w14:textId="77777777" w:rsidR="00F65E51" w:rsidRPr="003217FA" w:rsidRDefault="00F65E51" w:rsidP="00F65E51">
            <w:pPr>
              <w:rPr>
                <w:rFonts w:eastAsia="Times New Roman"/>
                <w:b/>
                <w:szCs w:val="28"/>
              </w:rPr>
            </w:pPr>
            <w:r w:rsidRPr="003217FA">
              <w:rPr>
                <w:rFonts w:eastAsia="Times New Roman"/>
                <w:b/>
                <w:szCs w:val="28"/>
                <w:lang w:val="vi-VN"/>
              </w:rPr>
              <w:t xml:space="preserve">Họ và tên giáo viên: </w:t>
            </w:r>
            <w:r w:rsidRPr="001D4783">
              <w:rPr>
                <w:rFonts w:eastAsia="Times New Roman"/>
                <w:b/>
                <w:color w:val="FF0000"/>
                <w:szCs w:val="28"/>
              </w:rPr>
              <w:t>A Lăng Hậu</w:t>
            </w:r>
          </w:p>
          <w:p w14:paraId="5572183B" w14:textId="77666184" w:rsidR="00ED1FEE" w:rsidRPr="00ED1FEE" w:rsidRDefault="00ED1FEE">
            <w:pPr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15186F02" w14:textId="5288E87E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 w:rsidR="00450390"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65675A2B" w14:textId="77777777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139CF393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236008</wp:posOffset>
                      </wp:positionV>
                      <wp:extent cx="2124710" cy="0"/>
                      <wp:effectExtent l="0" t="0" r="8890" b="1270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16sdtdh="http://schemas.microsoft.com/office/word/2020/wordml/sdtdatahash">
                  <w:pict>
                    <v:line w14:anchorId="1DF909A4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17246817" w14:textId="77777777" w:rsidR="00284400" w:rsidRDefault="00284400" w:rsidP="00ED1FEE">
      <w:pPr>
        <w:jc w:val="center"/>
        <w:rPr>
          <w:b/>
          <w:bCs/>
        </w:rPr>
      </w:pPr>
    </w:p>
    <w:p w14:paraId="274B00B6" w14:textId="6C36AB2F" w:rsidR="0058432C" w:rsidRDefault="0058432C" w:rsidP="00ED1FEE">
      <w:pPr>
        <w:jc w:val="center"/>
        <w:rPr>
          <w:b/>
          <w:bCs/>
          <w:lang w:val="vi-VN"/>
        </w:rPr>
      </w:pPr>
      <w:r w:rsidRPr="00C020F1">
        <w:rPr>
          <w:b/>
          <w:bCs/>
          <w:lang w:val="vi-VN"/>
        </w:rPr>
        <w:t xml:space="preserve">KẾ HOẠCH </w:t>
      </w:r>
      <w:r w:rsidR="00F65E51">
        <w:rPr>
          <w:b/>
          <w:bCs/>
        </w:rPr>
        <w:t>GIÁO DỤC CỦA GIÁO VIÊN</w:t>
      </w:r>
      <w:r w:rsidRPr="00ED1FEE">
        <w:rPr>
          <w:b/>
          <w:bCs/>
          <w:lang w:val="vi-VN"/>
        </w:rPr>
        <w:t xml:space="preserve"> </w:t>
      </w:r>
    </w:p>
    <w:p w14:paraId="40C79E79" w14:textId="2C8D2014" w:rsidR="00ED1FEE" w:rsidRDefault="00430793" w:rsidP="00ED1FEE">
      <w:pPr>
        <w:jc w:val="center"/>
        <w:rPr>
          <w:b/>
          <w:bCs/>
          <w:lang w:val="vi-VN"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="00D65606">
        <w:rPr>
          <w:b/>
          <w:bCs/>
        </w:rPr>
        <w:t>: TOÁN</w:t>
      </w:r>
      <w:r w:rsidR="00ED1FEE">
        <w:rPr>
          <w:b/>
          <w:bCs/>
          <w:lang w:val="vi-VN"/>
        </w:rPr>
        <w:t>, LỚP</w:t>
      </w:r>
      <w:r w:rsidR="00F65E51">
        <w:rPr>
          <w:b/>
          <w:bCs/>
        </w:rPr>
        <w:t xml:space="preserve"> </w:t>
      </w:r>
      <w:r w:rsidR="00D65606">
        <w:rPr>
          <w:b/>
          <w:bCs/>
        </w:rPr>
        <w:t>11</w:t>
      </w:r>
    </w:p>
    <w:p w14:paraId="45176578" w14:textId="0BF345F8" w:rsidR="00ED1FEE" w:rsidRDefault="00ED1FEE" w:rsidP="00ED1FEE">
      <w:pPr>
        <w:jc w:val="center"/>
        <w:rPr>
          <w:lang w:val="vi-VN"/>
        </w:rPr>
      </w:pPr>
      <w:r>
        <w:rPr>
          <w:lang w:val="vi-VN"/>
        </w:rPr>
        <w:t>(</w:t>
      </w:r>
      <w:r w:rsidRPr="00B83ED7">
        <w:rPr>
          <w:b/>
          <w:lang w:val="vi-VN"/>
        </w:rPr>
        <w:t>Năm học 20</w:t>
      </w:r>
      <w:r w:rsidR="001D4783">
        <w:rPr>
          <w:b/>
        </w:rPr>
        <w:t>22</w:t>
      </w:r>
      <w:r w:rsidR="00D65606" w:rsidRPr="00B83ED7">
        <w:rPr>
          <w:b/>
        </w:rPr>
        <w:t xml:space="preserve"> </w:t>
      </w:r>
      <w:r w:rsidRPr="00B83ED7">
        <w:rPr>
          <w:b/>
          <w:lang w:val="vi-VN"/>
        </w:rPr>
        <w:t>-</w:t>
      </w:r>
      <w:r w:rsidR="00D65606" w:rsidRPr="00B83ED7">
        <w:rPr>
          <w:b/>
        </w:rPr>
        <w:t xml:space="preserve"> </w:t>
      </w:r>
      <w:r w:rsidRPr="00B83ED7">
        <w:rPr>
          <w:b/>
          <w:lang w:val="vi-VN"/>
        </w:rPr>
        <w:t>20</w:t>
      </w:r>
      <w:r w:rsidR="001D4783">
        <w:rPr>
          <w:b/>
        </w:rPr>
        <w:t>23</w:t>
      </w:r>
      <w:r>
        <w:rPr>
          <w:lang w:val="vi-VN"/>
        </w:rPr>
        <w:t>)</w:t>
      </w:r>
    </w:p>
    <w:p w14:paraId="5EFED653" w14:textId="77777777" w:rsidR="00F65E51" w:rsidRPr="00BC3983" w:rsidRDefault="00F65E51" w:rsidP="00F65E51">
      <w:pPr>
        <w:ind w:firstLine="567"/>
        <w:jc w:val="both"/>
        <w:rPr>
          <w:b/>
          <w:bCs/>
          <w:lang w:val="vi-VN"/>
        </w:rPr>
      </w:pPr>
      <w:r w:rsidRPr="00BC3983">
        <w:rPr>
          <w:b/>
          <w:bCs/>
          <w:lang w:val="vi-VN"/>
        </w:rPr>
        <w:t>I. Kế hoạch dạy học</w:t>
      </w:r>
    </w:p>
    <w:p w14:paraId="7578BB4F" w14:textId="41D0EBBF" w:rsidR="001D4783" w:rsidRPr="0025531B" w:rsidRDefault="001D4783" w:rsidP="001D4783">
      <w:pPr>
        <w:ind w:firstLine="567"/>
        <w:jc w:val="both"/>
        <w:rPr>
          <w:b/>
          <w:bCs/>
        </w:rPr>
      </w:pPr>
      <w:r>
        <w:rPr>
          <w:b/>
          <w:bCs/>
        </w:rPr>
        <w:t>1</w:t>
      </w:r>
      <w:r w:rsidRPr="0025531B">
        <w:rPr>
          <w:b/>
          <w:bCs/>
          <w:szCs w:val="28"/>
        </w:rPr>
        <w:t xml:space="preserve">. </w:t>
      </w:r>
      <w:r w:rsidRPr="0025531B">
        <w:rPr>
          <w:b/>
          <w:bCs/>
          <w:szCs w:val="28"/>
          <w:lang w:val="vi-VN"/>
        </w:rPr>
        <w:t>Phân công dạy lớ</w:t>
      </w:r>
      <w:r>
        <w:rPr>
          <w:b/>
          <w:bCs/>
          <w:szCs w:val="28"/>
          <w:lang w:val="vi-VN"/>
        </w:rPr>
        <w:t>p</w:t>
      </w:r>
      <w:r>
        <w:rPr>
          <w:b/>
          <w:bCs/>
          <w:szCs w:val="28"/>
        </w:rPr>
        <w:t xml:space="preserve">: </w:t>
      </w:r>
      <w:r>
        <w:rPr>
          <w:b/>
          <w:bCs/>
          <w:color w:val="FF0000"/>
          <w:szCs w:val="28"/>
        </w:rPr>
        <w:t>11/4</w:t>
      </w:r>
    </w:p>
    <w:p w14:paraId="33B6AE13" w14:textId="77777777" w:rsidR="001D4783" w:rsidRPr="0025531B" w:rsidRDefault="001D4783" w:rsidP="001D4783">
      <w:pPr>
        <w:ind w:firstLine="567"/>
        <w:jc w:val="both"/>
        <w:rPr>
          <w:b/>
          <w:bCs/>
        </w:rPr>
      </w:pPr>
      <w:r>
        <w:rPr>
          <w:b/>
          <w:bCs/>
        </w:rPr>
        <w:t>2</w:t>
      </w:r>
      <w:r w:rsidRPr="00BC3983">
        <w:rPr>
          <w:b/>
          <w:bCs/>
          <w:lang w:val="vi-VN"/>
        </w:rPr>
        <w:t>. Phân phối chương trình</w:t>
      </w:r>
    </w:p>
    <w:p w14:paraId="3A17BDFA" w14:textId="608EEA53" w:rsidR="009D19B1" w:rsidRPr="00A248B4" w:rsidRDefault="009D19B1" w:rsidP="00F65E51">
      <w:pPr>
        <w:tabs>
          <w:tab w:val="left" w:pos="3782"/>
          <w:tab w:val="left" w:pos="4859"/>
        </w:tabs>
        <w:jc w:val="center"/>
        <w:rPr>
          <w:b/>
          <w:sz w:val="24"/>
          <w:szCs w:val="24"/>
          <w:lang w:val="vi-VN"/>
        </w:rPr>
      </w:pPr>
      <w:r w:rsidRPr="00A248B4">
        <w:rPr>
          <w:b/>
          <w:sz w:val="24"/>
          <w:szCs w:val="24"/>
          <w:lang w:val="vi-VN"/>
        </w:rPr>
        <w:t>Cả</w:t>
      </w:r>
      <w:r w:rsidR="00D664BB">
        <w:rPr>
          <w:b/>
          <w:sz w:val="24"/>
          <w:szCs w:val="24"/>
          <w:lang w:val="vi-VN"/>
        </w:rPr>
        <w:t xml:space="preserve"> năm</w:t>
      </w:r>
      <w:r w:rsidRPr="00A248B4">
        <w:rPr>
          <w:b/>
          <w:sz w:val="24"/>
          <w:szCs w:val="24"/>
          <w:lang w:val="vi-VN"/>
        </w:rPr>
        <w:t>:  35 tuần, 1</w:t>
      </w:r>
      <w:r w:rsidR="00286013">
        <w:rPr>
          <w:b/>
          <w:sz w:val="24"/>
          <w:szCs w:val="24"/>
        </w:rPr>
        <w:t>23</w:t>
      </w:r>
      <w:r w:rsidRPr="00A248B4">
        <w:rPr>
          <w:b/>
          <w:sz w:val="24"/>
          <w:szCs w:val="24"/>
          <w:lang w:val="vi-VN"/>
        </w:rPr>
        <w:t xml:space="preserve"> tiết</w:t>
      </w:r>
    </w:p>
    <w:p w14:paraId="27BEFDE2" w14:textId="279F452B" w:rsidR="00EA15DC" w:rsidRPr="00FE00A9" w:rsidRDefault="00FE00A9" w:rsidP="00F65E51">
      <w:pPr>
        <w:jc w:val="center"/>
        <w:rPr>
          <w:sz w:val="24"/>
          <w:szCs w:val="24"/>
        </w:rPr>
      </w:pPr>
      <w:r w:rsidRPr="00FE00A9">
        <w:rPr>
          <w:sz w:val="24"/>
          <w:szCs w:val="24"/>
        </w:rPr>
        <w:t>Học kỳ I: (18 tuần x 4 tiết/tuần) = 72 tiết.</w:t>
      </w:r>
      <w:r w:rsidR="00B520BA">
        <w:rPr>
          <w:sz w:val="24"/>
          <w:szCs w:val="24"/>
        </w:rPr>
        <w:t xml:space="preserve"> </w:t>
      </w:r>
      <w:r w:rsidR="00B520BA" w:rsidRPr="00A248B4">
        <w:rPr>
          <w:b/>
          <w:sz w:val="24"/>
          <w:szCs w:val="24"/>
          <w:lang w:val="vi-VN"/>
        </w:rPr>
        <w:t>(</w:t>
      </w:r>
      <w:r w:rsidR="00B520BA">
        <w:rPr>
          <w:b/>
          <w:sz w:val="24"/>
          <w:szCs w:val="24"/>
        </w:rPr>
        <w:t>68</w:t>
      </w:r>
      <w:r w:rsidR="00B520BA" w:rsidRPr="00A248B4">
        <w:rPr>
          <w:b/>
          <w:sz w:val="24"/>
          <w:szCs w:val="24"/>
          <w:lang w:val="vi-VN"/>
        </w:rPr>
        <w:t xml:space="preserve"> tiết thực dạy + 2 tiết KTGK1 + 2 tiết KTCK 1)</w:t>
      </w:r>
    </w:p>
    <w:p w14:paraId="3C8BE4A5" w14:textId="06BB8DED" w:rsidR="00426B93" w:rsidRPr="00F65E51" w:rsidRDefault="00FE00A9" w:rsidP="00F65E51">
      <w:pPr>
        <w:jc w:val="center"/>
        <w:rPr>
          <w:sz w:val="24"/>
          <w:szCs w:val="24"/>
        </w:rPr>
      </w:pPr>
      <w:r w:rsidRPr="00FE00A9">
        <w:rPr>
          <w:sz w:val="24"/>
          <w:szCs w:val="24"/>
        </w:rPr>
        <w:t xml:space="preserve">Học kỳ </w:t>
      </w:r>
      <w:r>
        <w:rPr>
          <w:sz w:val="24"/>
          <w:szCs w:val="24"/>
        </w:rPr>
        <w:t>II</w:t>
      </w:r>
      <w:r w:rsidRPr="00FE00A9">
        <w:rPr>
          <w:sz w:val="24"/>
          <w:szCs w:val="24"/>
        </w:rPr>
        <w:t>: (1</w:t>
      </w:r>
      <w:r>
        <w:rPr>
          <w:sz w:val="24"/>
          <w:szCs w:val="24"/>
        </w:rPr>
        <w:t>7</w:t>
      </w:r>
      <w:r w:rsidRPr="00FE00A9">
        <w:rPr>
          <w:sz w:val="24"/>
          <w:szCs w:val="24"/>
        </w:rPr>
        <w:t xml:space="preserve"> tuần x </w:t>
      </w:r>
      <w:r>
        <w:rPr>
          <w:sz w:val="24"/>
          <w:szCs w:val="24"/>
        </w:rPr>
        <w:t>3</w:t>
      </w:r>
      <w:r w:rsidRPr="00FE00A9">
        <w:rPr>
          <w:sz w:val="24"/>
          <w:szCs w:val="24"/>
        </w:rPr>
        <w:t xml:space="preserve"> tiết/tuần) = </w:t>
      </w:r>
      <w:r>
        <w:rPr>
          <w:sz w:val="24"/>
          <w:szCs w:val="24"/>
        </w:rPr>
        <w:t>51</w:t>
      </w:r>
      <w:r w:rsidRPr="00FE00A9">
        <w:rPr>
          <w:sz w:val="24"/>
          <w:szCs w:val="24"/>
        </w:rPr>
        <w:t xml:space="preserve"> tiết.</w:t>
      </w:r>
      <w:r w:rsidR="00B520BA">
        <w:rPr>
          <w:sz w:val="24"/>
          <w:szCs w:val="24"/>
        </w:rPr>
        <w:t xml:space="preserve"> </w:t>
      </w:r>
      <w:r w:rsidR="00B520BA" w:rsidRPr="00A248B4">
        <w:rPr>
          <w:b/>
          <w:sz w:val="24"/>
          <w:szCs w:val="24"/>
          <w:lang w:val="vi-VN"/>
        </w:rPr>
        <w:t>(47 tiết thực dạy +2 tiết KTGK2 + 2 tiết KTCK 2)</w:t>
      </w:r>
    </w:p>
    <w:tbl>
      <w:tblPr>
        <w:tblStyle w:val="TableGrid"/>
        <w:tblW w:w="9735" w:type="dxa"/>
        <w:jc w:val="center"/>
        <w:tblLayout w:type="fixed"/>
        <w:tblLook w:val="01E0" w:firstRow="1" w:lastRow="1" w:firstColumn="1" w:lastColumn="1" w:noHBand="0" w:noVBand="0"/>
      </w:tblPr>
      <w:tblGrid>
        <w:gridCol w:w="2428"/>
        <w:gridCol w:w="3656"/>
        <w:gridCol w:w="3651"/>
      </w:tblGrid>
      <w:tr w:rsidR="00426B93" w14:paraId="2AE2C413" w14:textId="77777777" w:rsidTr="00426B93">
        <w:trPr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3" w:type="dxa"/>
              <w:bottom w:w="0" w:type="dxa"/>
              <w:right w:w="29" w:type="dxa"/>
            </w:tcMar>
            <w:hideMark/>
          </w:tcPr>
          <w:p w14:paraId="5DCF569F" w14:textId="08280DF4" w:rsidR="00426B93" w:rsidRDefault="00426B93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Cả năm 1</w:t>
            </w:r>
            <w:r>
              <w:rPr>
                <w:b/>
                <w:sz w:val="24"/>
                <w:szCs w:val="24"/>
              </w:rPr>
              <w:t>23</w:t>
            </w:r>
            <w:r>
              <w:rPr>
                <w:b/>
                <w:sz w:val="24"/>
                <w:szCs w:val="24"/>
                <w:lang w:val="vi-VN"/>
              </w:rPr>
              <w:t xml:space="preserve"> tiết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3" w:type="dxa"/>
              <w:bottom w:w="0" w:type="dxa"/>
              <w:right w:w="29" w:type="dxa"/>
            </w:tcMar>
            <w:vAlign w:val="center"/>
            <w:hideMark/>
          </w:tcPr>
          <w:p w14:paraId="763AF2F1" w14:textId="4EE0969D" w:rsidR="00426B93" w:rsidRDefault="00426B93" w:rsidP="00CA2730">
            <w:pPr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 xml:space="preserve">Đại số </w:t>
            </w:r>
            <w:r>
              <w:rPr>
                <w:b/>
                <w:sz w:val="24"/>
                <w:szCs w:val="24"/>
              </w:rPr>
              <w:t>7</w:t>
            </w:r>
            <w:r w:rsidR="00CA2730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  <w:lang w:val="vi-VN"/>
              </w:rPr>
              <w:t xml:space="preserve"> tiết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3" w:type="dxa"/>
              <w:bottom w:w="0" w:type="dxa"/>
              <w:right w:w="29" w:type="dxa"/>
            </w:tcMar>
            <w:vAlign w:val="center"/>
            <w:hideMark/>
          </w:tcPr>
          <w:p w14:paraId="4E86F7F1" w14:textId="4CB13797" w:rsidR="00426B93" w:rsidRDefault="00426B93" w:rsidP="00CA2730">
            <w:pPr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 xml:space="preserve">Hình học </w:t>
            </w:r>
            <w:r w:rsidR="00CA2730">
              <w:rPr>
                <w:b/>
                <w:sz w:val="24"/>
                <w:szCs w:val="24"/>
              </w:rPr>
              <w:t>48</w:t>
            </w:r>
            <w:r>
              <w:rPr>
                <w:b/>
                <w:sz w:val="24"/>
                <w:szCs w:val="24"/>
                <w:lang w:val="vi-VN"/>
              </w:rPr>
              <w:t xml:space="preserve"> tiết</w:t>
            </w:r>
          </w:p>
        </w:tc>
      </w:tr>
      <w:tr w:rsidR="00426B93" w14:paraId="30F5BF81" w14:textId="77777777" w:rsidTr="00426B93">
        <w:trPr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3" w:type="dxa"/>
              <w:bottom w:w="0" w:type="dxa"/>
              <w:right w:w="29" w:type="dxa"/>
            </w:tcMar>
            <w:hideMark/>
          </w:tcPr>
          <w:p w14:paraId="5888D97A" w14:textId="77777777" w:rsidR="00426B93" w:rsidRDefault="00426B93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Học kỳ I</w:t>
            </w:r>
          </w:p>
          <w:p w14:paraId="150C0F97" w14:textId="77777777" w:rsidR="00426B93" w:rsidRDefault="00426B93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18 tuần</w:t>
            </w:r>
          </w:p>
          <w:p w14:paraId="0ABEC769" w14:textId="0DD92A28" w:rsidR="00426B93" w:rsidRDefault="00426B93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72</w:t>
            </w:r>
            <w:r>
              <w:rPr>
                <w:sz w:val="24"/>
                <w:szCs w:val="24"/>
                <w:lang w:val="vi-VN"/>
              </w:rPr>
              <w:t xml:space="preserve"> tiết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3" w:type="dxa"/>
              <w:bottom w:w="0" w:type="dxa"/>
              <w:right w:w="29" w:type="dxa"/>
            </w:tcMar>
            <w:hideMark/>
          </w:tcPr>
          <w:p w14:paraId="53F4B96C" w14:textId="3F72BBAD" w:rsidR="00426B93" w:rsidRDefault="00426B93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44</w:t>
            </w:r>
            <w:r>
              <w:rPr>
                <w:sz w:val="24"/>
                <w:szCs w:val="24"/>
                <w:lang w:val="vi-VN"/>
              </w:rPr>
              <w:t xml:space="preserve"> tiết</w:t>
            </w:r>
          </w:p>
          <w:p w14:paraId="6E7A3980" w14:textId="7A226192" w:rsidR="00426B93" w:rsidRDefault="00426B93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  <w:lang w:val="vi-VN"/>
              </w:rPr>
              <w:t xml:space="preserve"> tuần đầu x </w:t>
            </w: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lang w:val="vi-VN"/>
              </w:rPr>
              <w:t xml:space="preserve"> tiết = </w:t>
            </w:r>
            <w:r>
              <w:rPr>
                <w:sz w:val="24"/>
                <w:szCs w:val="24"/>
              </w:rPr>
              <w:t>24</w:t>
            </w:r>
            <w:r>
              <w:rPr>
                <w:sz w:val="24"/>
                <w:szCs w:val="24"/>
                <w:lang w:val="vi-VN"/>
              </w:rPr>
              <w:t xml:space="preserve"> tiết</w:t>
            </w:r>
          </w:p>
          <w:p w14:paraId="61FCD876" w14:textId="30418995" w:rsidR="00426B93" w:rsidRDefault="00426B93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  <w:lang w:val="vi-VN"/>
              </w:rPr>
              <w:t xml:space="preserve"> tuần cuối x 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vi-VN"/>
              </w:rPr>
              <w:t xml:space="preserve"> tiết = </w:t>
            </w:r>
            <w:r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lang w:val="vi-VN"/>
              </w:rPr>
              <w:t xml:space="preserve"> tiết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3" w:type="dxa"/>
              <w:bottom w:w="0" w:type="dxa"/>
              <w:right w:w="29" w:type="dxa"/>
            </w:tcMar>
            <w:hideMark/>
          </w:tcPr>
          <w:p w14:paraId="3C091589" w14:textId="24FC11CA" w:rsidR="00426B93" w:rsidRDefault="00426B93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28</w:t>
            </w:r>
            <w:r>
              <w:rPr>
                <w:sz w:val="24"/>
                <w:szCs w:val="24"/>
                <w:lang w:val="vi-VN"/>
              </w:rPr>
              <w:t xml:space="preserve"> tiết</w:t>
            </w:r>
          </w:p>
          <w:p w14:paraId="438C0D79" w14:textId="7E507E8C" w:rsidR="00426B93" w:rsidRDefault="00426B93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  <w:lang w:val="vi-VN"/>
              </w:rPr>
              <w:t xml:space="preserve"> tuần đầu x 1 tiết = </w:t>
            </w:r>
            <w:r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  <w:lang w:val="vi-VN"/>
              </w:rPr>
              <w:t xml:space="preserve"> tiết</w:t>
            </w:r>
          </w:p>
          <w:p w14:paraId="6EEDB997" w14:textId="12D9FB54" w:rsidR="00426B93" w:rsidRDefault="00426B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  <w:lang w:val="vi-VN"/>
              </w:rPr>
              <w:t xml:space="preserve"> tuần </w:t>
            </w:r>
            <w:r>
              <w:rPr>
                <w:sz w:val="24"/>
                <w:szCs w:val="24"/>
                <w:lang w:val="en-SG"/>
              </w:rPr>
              <w:t>cuối</w:t>
            </w:r>
            <w:r>
              <w:rPr>
                <w:sz w:val="24"/>
                <w:szCs w:val="24"/>
                <w:lang w:val="vi-VN"/>
              </w:rPr>
              <w:t xml:space="preserve"> x 2 tiết = </w:t>
            </w:r>
            <w:r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lang w:val="vi-VN"/>
              </w:rPr>
              <w:t xml:space="preserve"> tiết</w:t>
            </w:r>
          </w:p>
        </w:tc>
      </w:tr>
      <w:tr w:rsidR="00426B93" w14:paraId="57D56DA9" w14:textId="77777777" w:rsidTr="00426B93">
        <w:trPr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3" w:type="dxa"/>
              <w:bottom w:w="0" w:type="dxa"/>
              <w:right w:w="29" w:type="dxa"/>
            </w:tcMar>
            <w:hideMark/>
          </w:tcPr>
          <w:p w14:paraId="5EC09632" w14:textId="77777777" w:rsidR="00426B93" w:rsidRDefault="00426B93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Học kỳ II</w:t>
            </w:r>
          </w:p>
          <w:p w14:paraId="1D4EF04E" w14:textId="77777777" w:rsidR="00426B93" w:rsidRDefault="00426B93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17 tuần</w:t>
            </w:r>
          </w:p>
          <w:p w14:paraId="7865A8A3" w14:textId="77777777" w:rsidR="00426B93" w:rsidRDefault="00426B93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51 tiết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3" w:type="dxa"/>
              <w:bottom w:w="0" w:type="dxa"/>
              <w:right w:w="29" w:type="dxa"/>
            </w:tcMar>
            <w:hideMark/>
          </w:tcPr>
          <w:p w14:paraId="6F038047" w14:textId="6B63487A" w:rsidR="00426B93" w:rsidRDefault="00426B93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 xml:space="preserve"> </w:t>
            </w:r>
            <w:r w:rsidR="00C7626C">
              <w:rPr>
                <w:sz w:val="24"/>
                <w:szCs w:val="24"/>
              </w:rPr>
              <w:t>3</w:t>
            </w:r>
            <w:r w:rsidR="002340F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vi-VN"/>
              </w:rPr>
              <w:t xml:space="preserve"> tiết</w:t>
            </w:r>
          </w:p>
          <w:p w14:paraId="745D28CA" w14:textId="1CE43CA5" w:rsidR="00426B93" w:rsidRDefault="00C7626C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1</w:t>
            </w:r>
            <w:r w:rsidR="002340F9">
              <w:rPr>
                <w:sz w:val="24"/>
                <w:szCs w:val="24"/>
              </w:rPr>
              <w:t>4</w:t>
            </w:r>
            <w:r w:rsidR="00426B93">
              <w:rPr>
                <w:sz w:val="24"/>
                <w:szCs w:val="24"/>
                <w:lang w:val="vi-VN"/>
              </w:rPr>
              <w:t xml:space="preserve"> tuần đầu x 2 tiết = </w:t>
            </w:r>
            <w:r>
              <w:rPr>
                <w:sz w:val="24"/>
                <w:szCs w:val="24"/>
              </w:rPr>
              <w:t>2</w:t>
            </w:r>
            <w:r w:rsidR="002340F9">
              <w:rPr>
                <w:sz w:val="24"/>
                <w:szCs w:val="24"/>
              </w:rPr>
              <w:t>8</w:t>
            </w:r>
            <w:r w:rsidR="00426B93">
              <w:rPr>
                <w:sz w:val="24"/>
                <w:szCs w:val="24"/>
                <w:lang w:val="vi-VN"/>
              </w:rPr>
              <w:t xml:space="preserve"> tiết</w:t>
            </w:r>
          </w:p>
          <w:p w14:paraId="34F2B71C" w14:textId="7A56E48C" w:rsidR="00426B93" w:rsidRDefault="00426B93">
            <w:pPr>
              <w:tabs>
                <w:tab w:val="left" w:pos="400"/>
                <w:tab w:val="center" w:pos="1793"/>
              </w:tabs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ab/>
            </w:r>
            <w:r w:rsidR="002340F9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lang w:val="vi-VN"/>
              </w:rPr>
              <w:t xml:space="preserve"> tuần cuối x 1 tiết = </w:t>
            </w:r>
            <w:r>
              <w:rPr>
                <w:sz w:val="24"/>
                <w:szCs w:val="24"/>
              </w:rPr>
              <w:t xml:space="preserve"> </w:t>
            </w:r>
            <w:r w:rsidR="002340F9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lang w:val="vi-VN"/>
              </w:rPr>
              <w:t xml:space="preserve"> tiết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3" w:type="dxa"/>
              <w:bottom w:w="0" w:type="dxa"/>
              <w:right w:w="29" w:type="dxa"/>
            </w:tcMar>
            <w:hideMark/>
          </w:tcPr>
          <w:p w14:paraId="5E676C09" w14:textId="6DABA90C" w:rsidR="00426B93" w:rsidRDefault="00426B93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2</w:t>
            </w:r>
            <w:r w:rsidR="002340F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vi-VN"/>
              </w:rPr>
              <w:t xml:space="preserve"> tiết</w:t>
            </w:r>
          </w:p>
          <w:p w14:paraId="40A87E52" w14:textId="6FAA8212" w:rsidR="00426B93" w:rsidRDefault="00C7626C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1</w:t>
            </w:r>
            <w:r w:rsidR="002340F9">
              <w:rPr>
                <w:sz w:val="24"/>
                <w:szCs w:val="24"/>
              </w:rPr>
              <w:t>4</w:t>
            </w:r>
            <w:r w:rsidR="00426B93">
              <w:rPr>
                <w:sz w:val="24"/>
                <w:szCs w:val="24"/>
                <w:lang w:val="vi-VN"/>
              </w:rPr>
              <w:t xml:space="preserve"> tuần đầu x 1 tiết = </w:t>
            </w:r>
            <w:r>
              <w:rPr>
                <w:sz w:val="24"/>
                <w:szCs w:val="24"/>
              </w:rPr>
              <w:t>1</w:t>
            </w:r>
            <w:r w:rsidR="002340F9">
              <w:rPr>
                <w:sz w:val="24"/>
                <w:szCs w:val="24"/>
              </w:rPr>
              <w:t>4</w:t>
            </w:r>
            <w:r w:rsidR="00426B93">
              <w:rPr>
                <w:sz w:val="24"/>
                <w:szCs w:val="24"/>
                <w:lang w:val="vi-VN"/>
              </w:rPr>
              <w:t xml:space="preserve"> tiết</w:t>
            </w:r>
          </w:p>
          <w:p w14:paraId="1B02DC98" w14:textId="4294C414" w:rsidR="00426B93" w:rsidRDefault="002340F9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3</w:t>
            </w:r>
            <w:r w:rsidR="00426B93">
              <w:rPr>
                <w:sz w:val="24"/>
                <w:szCs w:val="24"/>
                <w:lang w:val="vi-VN"/>
              </w:rPr>
              <w:t xml:space="preserve"> tuần </w:t>
            </w:r>
            <w:r w:rsidR="00426B93">
              <w:rPr>
                <w:sz w:val="24"/>
                <w:szCs w:val="24"/>
                <w:lang w:val="en-SG"/>
              </w:rPr>
              <w:t>cuối</w:t>
            </w:r>
            <w:r w:rsidR="00426B93">
              <w:rPr>
                <w:sz w:val="24"/>
                <w:szCs w:val="24"/>
                <w:lang w:val="vi-VN"/>
              </w:rPr>
              <w:t xml:space="preserve"> x 2 tiết = </w:t>
            </w:r>
            <w:r>
              <w:rPr>
                <w:sz w:val="24"/>
                <w:szCs w:val="24"/>
              </w:rPr>
              <w:t>6</w:t>
            </w:r>
            <w:r w:rsidR="00426B93">
              <w:rPr>
                <w:sz w:val="24"/>
                <w:szCs w:val="24"/>
                <w:lang w:val="vi-VN"/>
              </w:rPr>
              <w:t xml:space="preserve"> tiết</w:t>
            </w:r>
          </w:p>
        </w:tc>
      </w:tr>
    </w:tbl>
    <w:p w14:paraId="66776D72" w14:textId="4CCC5220" w:rsidR="00860872" w:rsidRDefault="00860872">
      <w:pPr>
        <w:rPr>
          <w:b/>
          <w:color w:val="FF0000"/>
          <w:sz w:val="30"/>
          <w:szCs w:val="30"/>
          <w:lang w:val="vi-VN"/>
        </w:rPr>
      </w:pPr>
      <w:r>
        <w:rPr>
          <w:b/>
          <w:color w:val="FF0000"/>
          <w:sz w:val="30"/>
          <w:szCs w:val="30"/>
          <w:lang w:val="vi-VN"/>
        </w:rPr>
        <w:br w:type="page"/>
      </w:r>
    </w:p>
    <w:p w14:paraId="5F4D37E6" w14:textId="77777777" w:rsidR="00A0423D" w:rsidRDefault="00FE00A9" w:rsidP="00A0423D">
      <w:pPr>
        <w:pStyle w:val="ListParagraph"/>
        <w:spacing w:after="0"/>
        <w:ind w:left="1080"/>
        <w:jc w:val="center"/>
        <w:rPr>
          <w:b/>
          <w:bCs/>
          <w:sz w:val="24"/>
          <w:szCs w:val="24"/>
        </w:rPr>
      </w:pPr>
      <w:r w:rsidRPr="00A0423D">
        <w:rPr>
          <w:b/>
          <w:bCs/>
          <w:sz w:val="24"/>
          <w:szCs w:val="24"/>
        </w:rPr>
        <w:lastRenderedPageBreak/>
        <w:t>HỌC KỲ I</w:t>
      </w:r>
      <w:r w:rsidR="002426BA" w:rsidRPr="00A0423D">
        <w:rPr>
          <w:b/>
          <w:bCs/>
          <w:sz w:val="24"/>
          <w:szCs w:val="24"/>
        </w:rPr>
        <w:t xml:space="preserve">  </w:t>
      </w:r>
    </w:p>
    <w:p w14:paraId="3B64CFF3" w14:textId="407576FC" w:rsidR="00FE00A9" w:rsidRPr="00A0423D" w:rsidRDefault="00A0423D" w:rsidP="00A0423D">
      <w:pPr>
        <w:pStyle w:val="ListParagraph"/>
        <w:spacing w:after="0"/>
        <w:ind w:left="1080"/>
        <w:jc w:val="center"/>
        <w:rPr>
          <w:b/>
          <w:bCs/>
          <w:color w:val="FF0000"/>
          <w:sz w:val="24"/>
          <w:szCs w:val="24"/>
        </w:rPr>
      </w:pPr>
      <w:r w:rsidRPr="00A0423D">
        <w:rPr>
          <w:b/>
          <w:bCs/>
          <w:color w:val="FF0000"/>
          <w:sz w:val="24"/>
          <w:szCs w:val="24"/>
        </w:rPr>
        <w:t>ĐS</w:t>
      </w:r>
      <w:r w:rsidR="00B83ED7">
        <w:rPr>
          <w:b/>
          <w:bCs/>
          <w:color w:val="FF0000"/>
          <w:sz w:val="24"/>
          <w:szCs w:val="24"/>
        </w:rPr>
        <w:t xml:space="preserve"> </w:t>
      </w:r>
      <w:r w:rsidR="002426BA" w:rsidRPr="00A0423D">
        <w:rPr>
          <w:b/>
          <w:bCs/>
          <w:color w:val="FF0000"/>
          <w:sz w:val="24"/>
          <w:szCs w:val="24"/>
        </w:rPr>
        <w:t>(4</w:t>
      </w:r>
      <w:r w:rsidR="00426B93">
        <w:rPr>
          <w:b/>
          <w:bCs/>
          <w:color w:val="FF0000"/>
          <w:sz w:val="24"/>
          <w:szCs w:val="24"/>
        </w:rPr>
        <w:t>2</w:t>
      </w:r>
      <w:r w:rsidR="002426BA" w:rsidRPr="00A0423D">
        <w:rPr>
          <w:b/>
          <w:bCs/>
          <w:color w:val="FF0000"/>
          <w:sz w:val="24"/>
          <w:szCs w:val="24"/>
        </w:rPr>
        <w:t xml:space="preserve"> tiết</w:t>
      </w:r>
      <w:r>
        <w:rPr>
          <w:b/>
          <w:bCs/>
          <w:color w:val="FF0000"/>
          <w:sz w:val="24"/>
          <w:szCs w:val="24"/>
        </w:rPr>
        <w:t>)</w:t>
      </w:r>
      <w:r w:rsidR="0055236B" w:rsidRPr="00A0423D">
        <w:rPr>
          <w:b/>
          <w:bCs/>
          <w:color w:val="FF0000"/>
          <w:sz w:val="24"/>
          <w:szCs w:val="24"/>
        </w:rPr>
        <w:t xml:space="preserve"> + </w:t>
      </w:r>
      <w:r>
        <w:rPr>
          <w:b/>
          <w:bCs/>
          <w:color w:val="FF0000"/>
          <w:sz w:val="24"/>
          <w:szCs w:val="24"/>
        </w:rPr>
        <w:t>HH</w:t>
      </w:r>
      <w:r w:rsidR="00B83ED7">
        <w:rPr>
          <w:b/>
          <w:bCs/>
          <w:color w:val="FF0000"/>
          <w:sz w:val="24"/>
          <w:szCs w:val="24"/>
        </w:rPr>
        <w:t xml:space="preserve"> </w:t>
      </w:r>
      <w:r>
        <w:rPr>
          <w:b/>
          <w:bCs/>
          <w:color w:val="FF0000"/>
          <w:sz w:val="24"/>
          <w:szCs w:val="24"/>
        </w:rPr>
        <w:t xml:space="preserve">(26 tiết) + </w:t>
      </w:r>
      <w:r w:rsidR="0055236B" w:rsidRPr="00A0423D">
        <w:rPr>
          <w:b/>
          <w:bCs/>
          <w:color w:val="FF0000"/>
          <w:sz w:val="24"/>
          <w:szCs w:val="24"/>
        </w:rPr>
        <w:t>KT giữa HK1</w:t>
      </w:r>
      <w:r w:rsidR="00B83ED7">
        <w:rPr>
          <w:b/>
          <w:bCs/>
          <w:color w:val="FF0000"/>
          <w:sz w:val="24"/>
          <w:szCs w:val="24"/>
        </w:rPr>
        <w:t xml:space="preserve"> </w:t>
      </w:r>
      <w:r w:rsidR="00426B93">
        <w:rPr>
          <w:b/>
          <w:bCs/>
          <w:color w:val="FF0000"/>
          <w:sz w:val="24"/>
          <w:szCs w:val="24"/>
        </w:rPr>
        <w:t>(2 tiết)</w:t>
      </w:r>
      <w:r w:rsidR="0055236B" w:rsidRPr="00A0423D">
        <w:rPr>
          <w:b/>
          <w:bCs/>
          <w:color w:val="FF0000"/>
          <w:sz w:val="24"/>
          <w:szCs w:val="24"/>
        </w:rPr>
        <w:t xml:space="preserve"> và KT cuối HK1</w:t>
      </w:r>
      <w:r w:rsidR="00B83ED7">
        <w:rPr>
          <w:b/>
          <w:bCs/>
          <w:color w:val="FF0000"/>
          <w:sz w:val="24"/>
          <w:szCs w:val="24"/>
        </w:rPr>
        <w:t xml:space="preserve"> </w:t>
      </w:r>
      <w:r>
        <w:rPr>
          <w:b/>
          <w:bCs/>
          <w:color w:val="FF0000"/>
          <w:sz w:val="24"/>
          <w:szCs w:val="24"/>
        </w:rPr>
        <w:t>(</w:t>
      </w:r>
      <w:r w:rsidRPr="00A0423D">
        <w:rPr>
          <w:b/>
          <w:bCs/>
          <w:color w:val="FF0000"/>
          <w:sz w:val="24"/>
          <w:szCs w:val="24"/>
        </w:rPr>
        <w:t xml:space="preserve">2 tiết </w:t>
      </w:r>
      <w:r w:rsidR="00D718F8" w:rsidRPr="00A0423D">
        <w:rPr>
          <w:b/>
          <w:bCs/>
          <w:color w:val="FF0000"/>
          <w:sz w:val="24"/>
          <w:szCs w:val="24"/>
        </w:rPr>
        <w:t>)</w:t>
      </w:r>
      <w:r>
        <w:rPr>
          <w:b/>
          <w:bCs/>
          <w:color w:val="FF0000"/>
          <w:sz w:val="24"/>
          <w:szCs w:val="24"/>
        </w:rPr>
        <w:t xml:space="preserve"> = 72 tiết.</w:t>
      </w:r>
    </w:p>
    <w:p w14:paraId="7C6FE664" w14:textId="2A781016" w:rsidR="00A0423D" w:rsidRPr="00A0423D" w:rsidRDefault="00A0423D" w:rsidP="00A0423D">
      <w:pPr>
        <w:rPr>
          <w:b/>
          <w:bCs/>
          <w:color w:val="FF0000"/>
          <w:sz w:val="24"/>
          <w:szCs w:val="24"/>
        </w:rPr>
      </w:pPr>
      <w:r w:rsidRPr="00B30CBB">
        <w:rPr>
          <w:b/>
          <w:bCs/>
          <w:sz w:val="24"/>
          <w:szCs w:val="24"/>
        </w:rPr>
        <w:t>A. ĐẠI SỐ &amp; GIẢI TÍCH</w:t>
      </w:r>
      <w:r>
        <w:rPr>
          <w:b/>
          <w:bCs/>
          <w:sz w:val="24"/>
          <w:szCs w:val="24"/>
        </w:rPr>
        <w:t xml:space="preserve"> </w:t>
      </w:r>
      <w:r w:rsidR="009B0033">
        <w:rPr>
          <w:b/>
          <w:bCs/>
          <w:sz w:val="24"/>
          <w:szCs w:val="24"/>
        </w:rPr>
        <w:t>(</w:t>
      </w:r>
      <w:r w:rsidR="00DA5F30">
        <w:rPr>
          <w:b/>
          <w:sz w:val="24"/>
          <w:szCs w:val="24"/>
          <w:lang w:val="vi-VN"/>
        </w:rPr>
        <w:t>42</w:t>
      </w:r>
      <w:r w:rsidR="00DA5F30">
        <w:rPr>
          <w:b/>
          <w:sz w:val="24"/>
          <w:szCs w:val="24"/>
        </w:rPr>
        <w:t xml:space="preserve"> tiết </w:t>
      </w:r>
      <w:r w:rsidR="00DA5F30" w:rsidRPr="00A248B4">
        <w:rPr>
          <w:b/>
          <w:sz w:val="24"/>
          <w:szCs w:val="24"/>
          <w:lang w:val="vi-VN"/>
        </w:rPr>
        <w:t>thực dạy</w:t>
      </w:r>
      <w:r w:rsidR="009B0033">
        <w:rPr>
          <w:b/>
          <w:sz w:val="24"/>
          <w:szCs w:val="24"/>
        </w:rPr>
        <w:t xml:space="preserve"> </w:t>
      </w:r>
      <w:r w:rsidR="00DA5F30" w:rsidRPr="00A248B4">
        <w:rPr>
          <w:b/>
          <w:sz w:val="24"/>
          <w:szCs w:val="24"/>
          <w:lang w:val="vi-VN"/>
        </w:rPr>
        <w:t xml:space="preserve"> + 1 tiết KT giữa kỳ + 1 tiết KTHK 1)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671"/>
        <w:gridCol w:w="4608"/>
        <w:gridCol w:w="671"/>
        <w:gridCol w:w="12"/>
        <w:gridCol w:w="68"/>
        <w:gridCol w:w="728"/>
        <w:gridCol w:w="2617"/>
        <w:gridCol w:w="3378"/>
        <w:gridCol w:w="2035"/>
      </w:tblGrid>
      <w:tr w:rsidR="00F65E51" w:rsidRPr="00B30CBB" w14:paraId="6242E8E5" w14:textId="061B0D1A" w:rsidTr="007A350F">
        <w:trPr>
          <w:trHeight w:val="197"/>
          <w:tblHeader/>
        </w:trPr>
        <w:tc>
          <w:tcPr>
            <w:tcW w:w="227" w:type="pct"/>
            <w:vMerge w:val="restart"/>
            <w:shd w:val="clear" w:color="auto" w:fill="D9E2F3" w:themeFill="accent1" w:themeFillTint="33"/>
            <w:vAlign w:val="center"/>
          </w:tcPr>
          <w:p w14:paraId="0E226840" w14:textId="77777777" w:rsidR="00F65E51" w:rsidRPr="007E136D" w:rsidRDefault="00F65E51" w:rsidP="0058432C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 w:rsidRPr="007E136D">
              <w:rPr>
                <w:b/>
                <w:color w:val="000000" w:themeColor="text1"/>
                <w:sz w:val="24"/>
                <w:szCs w:val="24"/>
                <w:lang w:val="vi-VN"/>
              </w:rPr>
              <w:t>STT</w:t>
            </w:r>
          </w:p>
        </w:tc>
        <w:tc>
          <w:tcPr>
            <w:tcW w:w="1558" w:type="pct"/>
            <w:vMerge w:val="restart"/>
            <w:shd w:val="clear" w:color="auto" w:fill="D9E2F3" w:themeFill="accent1" w:themeFillTint="33"/>
            <w:vAlign w:val="center"/>
          </w:tcPr>
          <w:p w14:paraId="5B6D7FB2" w14:textId="7143E65A" w:rsidR="00F65E51" w:rsidRPr="00F42271" w:rsidRDefault="00F65E51" w:rsidP="007E13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42271">
              <w:rPr>
                <w:b/>
                <w:color w:val="000000" w:themeColor="text1"/>
                <w:sz w:val="24"/>
                <w:szCs w:val="24"/>
                <w:lang w:val="vi-VN"/>
              </w:rPr>
              <w:t>Bài học</w:t>
            </w:r>
            <w:r w:rsidRPr="00F42271">
              <w:rPr>
                <w:b/>
                <w:color w:val="000000" w:themeColor="text1"/>
                <w:sz w:val="24"/>
                <w:szCs w:val="24"/>
              </w:rPr>
              <w:t>/ Chủ đề</w:t>
            </w:r>
          </w:p>
        </w:tc>
        <w:tc>
          <w:tcPr>
            <w:tcW w:w="500" w:type="pct"/>
            <w:gridSpan w:val="4"/>
            <w:shd w:val="clear" w:color="auto" w:fill="D9E2F3" w:themeFill="accent1" w:themeFillTint="33"/>
            <w:vAlign w:val="center"/>
          </w:tcPr>
          <w:p w14:paraId="37B9A46C" w14:textId="2A703594" w:rsidR="00F65E51" w:rsidRPr="00F42271" w:rsidRDefault="00F65E51" w:rsidP="00A034AD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 w:rsidRPr="00F42271">
              <w:rPr>
                <w:b/>
                <w:color w:val="000000" w:themeColor="text1"/>
                <w:sz w:val="24"/>
                <w:szCs w:val="24"/>
                <w:lang w:val="vi-VN"/>
              </w:rPr>
              <w:t>Số tiết</w:t>
            </w:r>
          </w:p>
        </w:tc>
        <w:tc>
          <w:tcPr>
            <w:tcW w:w="885" w:type="pct"/>
            <w:vMerge w:val="restart"/>
            <w:shd w:val="clear" w:color="auto" w:fill="D9E2F3" w:themeFill="accent1" w:themeFillTint="33"/>
            <w:vAlign w:val="center"/>
          </w:tcPr>
          <w:p w14:paraId="6778DED0" w14:textId="77777777" w:rsidR="00F65E51" w:rsidRPr="00F65E51" w:rsidRDefault="00F65E51" w:rsidP="00F65E51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F65E51">
              <w:rPr>
                <w:b/>
                <w:sz w:val="24"/>
                <w:szCs w:val="24"/>
                <w:lang w:val="vi-VN"/>
              </w:rPr>
              <w:t>Thời điểm</w:t>
            </w:r>
          </w:p>
          <w:p w14:paraId="2241FD70" w14:textId="4915E181" w:rsidR="00F65E51" w:rsidRPr="00F65E51" w:rsidRDefault="00F65E51" w:rsidP="007C0DC7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1142" w:type="pct"/>
            <w:vMerge w:val="restart"/>
            <w:shd w:val="clear" w:color="auto" w:fill="D9E2F3" w:themeFill="accent1" w:themeFillTint="33"/>
            <w:vAlign w:val="center"/>
          </w:tcPr>
          <w:p w14:paraId="6F6990AF" w14:textId="3D9B8B24" w:rsidR="00F65E51" w:rsidRPr="00F65E51" w:rsidRDefault="00F65E51" w:rsidP="00F65E51">
            <w:pPr>
              <w:jc w:val="center"/>
              <w:rPr>
                <w:b/>
                <w:sz w:val="24"/>
                <w:szCs w:val="24"/>
              </w:rPr>
            </w:pPr>
            <w:r w:rsidRPr="00F65E51">
              <w:rPr>
                <w:b/>
                <w:sz w:val="24"/>
                <w:szCs w:val="24"/>
                <w:lang w:val="vi-VN"/>
              </w:rPr>
              <w:t>Thiết bị dạy học</w:t>
            </w:r>
          </w:p>
        </w:tc>
        <w:tc>
          <w:tcPr>
            <w:tcW w:w="688" w:type="pct"/>
            <w:vMerge w:val="restart"/>
            <w:shd w:val="clear" w:color="auto" w:fill="D9E2F3" w:themeFill="accent1" w:themeFillTint="33"/>
            <w:vAlign w:val="center"/>
          </w:tcPr>
          <w:p w14:paraId="56D25AE9" w14:textId="0CE3D327" w:rsidR="00F65E51" w:rsidRPr="00F65E51" w:rsidRDefault="00F65E51" w:rsidP="00F65E51">
            <w:pPr>
              <w:jc w:val="center"/>
              <w:rPr>
                <w:b/>
                <w:sz w:val="24"/>
                <w:szCs w:val="24"/>
              </w:rPr>
            </w:pPr>
            <w:r w:rsidRPr="00F65E51">
              <w:rPr>
                <w:b/>
                <w:sz w:val="24"/>
                <w:szCs w:val="24"/>
                <w:lang w:val="vi-VN"/>
              </w:rPr>
              <w:t>Địa điểm dạy học</w:t>
            </w:r>
          </w:p>
        </w:tc>
      </w:tr>
      <w:tr w:rsidR="00A80BCA" w:rsidRPr="00B30CBB" w14:paraId="64DD02A9" w14:textId="77777777" w:rsidTr="007A350F">
        <w:trPr>
          <w:trHeight w:val="197"/>
          <w:tblHeader/>
        </w:trPr>
        <w:tc>
          <w:tcPr>
            <w:tcW w:w="227" w:type="pct"/>
            <w:vMerge/>
            <w:shd w:val="clear" w:color="auto" w:fill="D9E2F3" w:themeFill="accent1" w:themeFillTint="33"/>
            <w:vAlign w:val="center"/>
          </w:tcPr>
          <w:p w14:paraId="66161340" w14:textId="77777777" w:rsidR="00A80BCA" w:rsidRPr="007E136D" w:rsidRDefault="00A80BCA" w:rsidP="0058432C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1558" w:type="pct"/>
            <w:vMerge/>
            <w:shd w:val="clear" w:color="auto" w:fill="D9E2F3" w:themeFill="accent1" w:themeFillTint="33"/>
            <w:vAlign w:val="center"/>
          </w:tcPr>
          <w:p w14:paraId="77ED6C9E" w14:textId="77777777" w:rsidR="00A80BCA" w:rsidRPr="00F42271" w:rsidRDefault="00A80BCA" w:rsidP="007E136D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254" w:type="pct"/>
            <w:gridSpan w:val="3"/>
            <w:shd w:val="clear" w:color="auto" w:fill="D9E2F3" w:themeFill="accent1" w:themeFillTint="33"/>
            <w:vAlign w:val="center"/>
          </w:tcPr>
          <w:p w14:paraId="56627651" w14:textId="3A883A6C" w:rsidR="00A80BCA" w:rsidRPr="00A80BCA" w:rsidRDefault="00A80BCA" w:rsidP="00A034A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Tổng</w:t>
            </w:r>
          </w:p>
        </w:tc>
        <w:tc>
          <w:tcPr>
            <w:tcW w:w="246" w:type="pct"/>
            <w:shd w:val="clear" w:color="auto" w:fill="D9E2F3" w:themeFill="accent1" w:themeFillTint="33"/>
            <w:vAlign w:val="center"/>
          </w:tcPr>
          <w:p w14:paraId="6A6CD897" w14:textId="0FF34E03" w:rsidR="00A80BCA" w:rsidRPr="00A80BCA" w:rsidRDefault="00A80BCA" w:rsidP="00A034A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Chi tiết</w:t>
            </w:r>
          </w:p>
        </w:tc>
        <w:tc>
          <w:tcPr>
            <w:tcW w:w="885" w:type="pct"/>
            <w:vMerge/>
            <w:shd w:val="clear" w:color="auto" w:fill="D9E2F3" w:themeFill="accent1" w:themeFillTint="33"/>
            <w:vAlign w:val="center"/>
          </w:tcPr>
          <w:p w14:paraId="6CBE07F9" w14:textId="77777777" w:rsidR="00A80BCA" w:rsidRPr="00F42271" w:rsidRDefault="00A80BCA" w:rsidP="007C0DC7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1142" w:type="pct"/>
            <w:vMerge/>
            <w:shd w:val="clear" w:color="auto" w:fill="D9E2F3" w:themeFill="accent1" w:themeFillTint="33"/>
            <w:vAlign w:val="center"/>
          </w:tcPr>
          <w:p w14:paraId="5144C39B" w14:textId="77777777" w:rsidR="00A80BCA" w:rsidRPr="00F42271" w:rsidRDefault="00A80BCA" w:rsidP="0058432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88" w:type="pct"/>
            <w:vMerge/>
            <w:shd w:val="clear" w:color="auto" w:fill="D9E2F3" w:themeFill="accent1" w:themeFillTint="33"/>
          </w:tcPr>
          <w:p w14:paraId="5610FD94" w14:textId="77777777" w:rsidR="00A80BCA" w:rsidRPr="00F42271" w:rsidRDefault="00A80BCA" w:rsidP="009E72C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D35B4" w:rsidRPr="00B30CBB" w14:paraId="41D86C80" w14:textId="5EF68CE3" w:rsidTr="007437D0">
        <w:tc>
          <w:tcPr>
            <w:tcW w:w="227" w:type="pct"/>
            <w:vAlign w:val="center"/>
          </w:tcPr>
          <w:p w14:paraId="3BED8EC1" w14:textId="77777777" w:rsidR="001D35B4" w:rsidRPr="007E136D" w:rsidRDefault="001D35B4" w:rsidP="00B32530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7E136D">
              <w:rPr>
                <w:b/>
                <w:sz w:val="24"/>
                <w:szCs w:val="24"/>
                <w:lang w:val="vi-VN"/>
              </w:rPr>
              <w:t>1</w:t>
            </w:r>
          </w:p>
        </w:tc>
        <w:tc>
          <w:tcPr>
            <w:tcW w:w="1558" w:type="pct"/>
            <w:vAlign w:val="center"/>
          </w:tcPr>
          <w:p w14:paraId="10CD7B01" w14:textId="7A2EE327" w:rsidR="001D35B4" w:rsidRPr="00B30CBB" w:rsidRDefault="001D35B4" w:rsidP="007E136D">
            <w:pPr>
              <w:jc w:val="center"/>
              <w:rPr>
                <w:b/>
                <w:bCs/>
                <w:iCs/>
                <w:color w:val="FF0000"/>
                <w:sz w:val="24"/>
                <w:szCs w:val="24"/>
              </w:rPr>
            </w:pPr>
            <w:r w:rsidRPr="00B30CBB">
              <w:rPr>
                <w:b/>
                <w:bCs/>
                <w:iCs/>
                <w:color w:val="FF0000"/>
                <w:sz w:val="24"/>
                <w:szCs w:val="24"/>
              </w:rPr>
              <w:t>Chủ đề 1:</w:t>
            </w:r>
          </w:p>
          <w:p w14:paraId="238A5BBB" w14:textId="02A8623D" w:rsidR="001D35B4" w:rsidRPr="00B30CBB" w:rsidRDefault="001D35B4" w:rsidP="007E136D">
            <w:pPr>
              <w:jc w:val="center"/>
              <w:rPr>
                <w:sz w:val="24"/>
                <w:szCs w:val="24"/>
                <w:lang w:val="vi-VN"/>
              </w:rPr>
            </w:pPr>
            <w:r w:rsidRPr="00B30CBB">
              <w:rPr>
                <w:iCs/>
                <w:sz w:val="24"/>
                <w:szCs w:val="24"/>
              </w:rPr>
              <w:t>Ôn tập công thức lượng giác.</w:t>
            </w:r>
          </w:p>
        </w:tc>
        <w:tc>
          <w:tcPr>
            <w:tcW w:w="227" w:type="pct"/>
            <w:vAlign w:val="center"/>
          </w:tcPr>
          <w:p w14:paraId="7910C904" w14:textId="77777777" w:rsidR="001D35B4" w:rsidRPr="00B30CBB" w:rsidRDefault="001D35B4" w:rsidP="00A034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73" w:type="pct"/>
            <w:gridSpan w:val="3"/>
            <w:vAlign w:val="center"/>
          </w:tcPr>
          <w:p w14:paraId="0DEDD1B4" w14:textId="13FC9BBC" w:rsidR="001D35B4" w:rsidRPr="00B30CBB" w:rsidRDefault="001D35B4" w:rsidP="00A034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1-2</w:t>
            </w:r>
          </w:p>
        </w:tc>
        <w:tc>
          <w:tcPr>
            <w:tcW w:w="885" w:type="pct"/>
            <w:vAlign w:val="center"/>
          </w:tcPr>
          <w:p w14:paraId="5B57794A" w14:textId="77777777" w:rsidR="001D35B4" w:rsidRPr="00185D5F" w:rsidRDefault="001D35B4" w:rsidP="00185D5F">
            <w:pPr>
              <w:jc w:val="center"/>
            </w:pPr>
            <w:r w:rsidRPr="00185D5F">
              <w:t>Tuần 1</w:t>
            </w:r>
          </w:p>
          <w:p w14:paraId="4FEEB6C2" w14:textId="01556CFA" w:rsidR="001D35B4" w:rsidRPr="00185D5F" w:rsidRDefault="001D35B4" w:rsidP="00185D5F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142" w:type="pct"/>
            <w:vAlign w:val="center"/>
          </w:tcPr>
          <w:p w14:paraId="23BF0CDE" w14:textId="3465561F" w:rsidR="001D35B4" w:rsidRPr="00B30CBB" w:rsidRDefault="001D35B4" w:rsidP="00B32530">
            <w:pPr>
              <w:rPr>
                <w:sz w:val="24"/>
                <w:szCs w:val="24"/>
              </w:rPr>
            </w:pPr>
            <w:r w:rsidRPr="00836B5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688" w:type="pct"/>
            <w:vAlign w:val="center"/>
          </w:tcPr>
          <w:p w14:paraId="3387BE0D" w14:textId="65793615" w:rsidR="001D35B4" w:rsidRPr="00B30CBB" w:rsidRDefault="007437D0" w:rsidP="007437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7437D0" w:rsidRPr="00B30CBB" w14:paraId="28B617B4" w14:textId="7992CD8A" w:rsidTr="007437D0">
        <w:tc>
          <w:tcPr>
            <w:tcW w:w="227" w:type="pct"/>
            <w:vAlign w:val="center"/>
          </w:tcPr>
          <w:p w14:paraId="26C74DEF" w14:textId="32E88E27" w:rsidR="007437D0" w:rsidRPr="007E136D" w:rsidRDefault="007437D0" w:rsidP="00B32530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7E136D">
              <w:rPr>
                <w:b/>
                <w:sz w:val="24"/>
                <w:szCs w:val="24"/>
                <w:lang w:val="vi-VN"/>
              </w:rPr>
              <w:t>2</w:t>
            </w:r>
          </w:p>
        </w:tc>
        <w:tc>
          <w:tcPr>
            <w:tcW w:w="1558" w:type="pct"/>
            <w:vAlign w:val="center"/>
          </w:tcPr>
          <w:p w14:paraId="4B0EF8E9" w14:textId="73CD4866" w:rsidR="007437D0" w:rsidRPr="00B30CBB" w:rsidRDefault="007437D0" w:rsidP="007E136D">
            <w:pPr>
              <w:jc w:val="center"/>
              <w:rPr>
                <w:b/>
                <w:bCs/>
                <w:iCs/>
                <w:color w:val="FF0000"/>
                <w:sz w:val="24"/>
                <w:szCs w:val="24"/>
              </w:rPr>
            </w:pPr>
            <w:r w:rsidRPr="00B30CBB">
              <w:rPr>
                <w:b/>
                <w:bCs/>
                <w:iCs/>
                <w:color w:val="FF0000"/>
                <w:sz w:val="24"/>
                <w:szCs w:val="24"/>
              </w:rPr>
              <w:t>Chủ đề 2:</w:t>
            </w:r>
          </w:p>
          <w:p w14:paraId="66E95417" w14:textId="21F252E2" w:rsidR="007437D0" w:rsidRPr="00B30CBB" w:rsidRDefault="007437D0" w:rsidP="007E136D">
            <w:pPr>
              <w:tabs>
                <w:tab w:val="left" w:pos="1248"/>
              </w:tabs>
              <w:spacing w:line="0" w:lineRule="atLeast"/>
              <w:jc w:val="center"/>
              <w:rPr>
                <w:sz w:val="24"/>
                <w:szCs w:val="24"/>
                <w:lang w:val="en-GB"/>
              </w:rPr>
            </w:pPr>
            <w:r w:rsidRPr="00B30CBB">
              <w:rPr>
                <w:iCs/>
                <w:sz w:val="24"/>
                <w:szCs w:val="24"/>
              </w:rPr>
              <w:t xml:space="preserve">Hàm số lượng giác </w:t>
            </w:r>
            <w:r w:rsidRPr="00B30CBB">
              <w:rPr>
                <w:sz w:val="24"/>
                <w:szCs w:val="24"/>
                <w:lang w:val="en-GB"/>
              </w:rPr>
              <w:t xml:space="preserve">(Gồm </w:t>
            </w:r>
            <w:r w:rsidRPr="00B30CBB">
              <w:rPr>
                <w:sz w:val="24"/>
                <w:szCs w:val="24"/>
              </w:rPr>
              <w:t>§1)</w:t>
            </w:r>
          </w:p>
          <w:p w14:paraId="47057EB9" w14:textId="77777777" w:rsidR="007437D0" w:rsidRPr="00B30CBB" w:rsidRDefault="007437D0" w:rsidP="007E136D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227" w:type="pct"/>
            <w:vAlign w:val="center"/>
          </w:tcPr>
          <w:p w14:paraId="6D85C0B3" w14:textId="77777777" w:rsidR="007437D0" w:rsidRPr="00B30CBB" w:rsidRDefault="007437D0" w:rsidP="00A034AD">
            <w:pPr>
              <w:jc w:val="center"/>
              <w:rPr>
                <w:sz w:val="24"/>
                <w:szCs w:val="24"/>
              </w:rPr>
            </w:pPr>
            <w:r w:rsidRPr="00B30CBB">
              <w:rPr>
                <w:sz w:val="24"/>
                <w:szCs w:val="24"/>
              </w:rPr>
              <w:t>4</w:t>
            </w:r>
          </w:p>
        </w:tc>
        <w:tc>
          <w:tcPr>
            <w:tcW w:w="273" w:type="pct"/>
            <w:gridSpan w:val="3"/>
            <w:vAlign w:val="center"/>
          </w:tcPr>
          <w:p w14:paraId="38DB6230" w14:textId="3F3E910F" w:rsidR="007437D0" w:rsidRPr="00B30CBB" w:rsidRDefault="007437D0" w:rsidP="00A034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3-6</w:t>
            </w:r>
          </w:p>
        </w:tc>
        <w:tc>
          <w:tcPr>
            <w:tcW w:w="885" w:type="pct"/>
            <w:vAlign w:val="center"/>
          </w:tcPr>
          <w:p w14:paraId="1DE7E8C5" w14:textId="7996AE4A" w:rsidR="007437D0" w:rsidRPr="00185D5F" w:rsidRDefault="007437D0" w:rsidP="00185D5F">
            <w:pPr>
              <w:jc w:val="center"/>
            </w:pPr>
            <w:r w:rsidRPr="00185D5F">
              <w:t>Tuần</w:t>
            </w:r>
            <w:r>
              <w:t xml:space="preserve"> 1</w:t>
            </w:r>
          </w:p>
          <w:p w14:paraId="244DC9F5" w14:textId="6E50CFF2" w:rsidR="007437D0" w:rsidRPr="00185D5F" w:rsidRDefault="007437D0" w:rsidP="00185D5F">
            <w:pPr>
              <w:jc w:val="center"/>
            </w:pPr>
            <w:r w:rsidRPr="00185D5F">
              <w:t>Tuầ</w:t>
            </w:r>
            <w:r>
              <w:t>n 2</w:t>
            </w:r>
          </w:p>
        </w:tc>
        <w:tc>
          <w:tcPr>
            <w:tcW w:w="1142" w:type="pct"/>
            <w:vAlign w:val="center"/>
          </w:tcPr>
          <w:p w14:paraId="61202263" w14:textId="60DD3EB1" w:rsidR="007437D0" w:rsidRPr="00B30CBB" w:rsidRDefault="007437D0" w:rsidP="00B32530">
            <w:pPr>
              <w:rPr>
                <w:sz w:val="24"/>
                <w:szCs w:val="24"/>
                <w:lang w:val="vi-VN"/>
              </w:rPr>
            </w:pPr>
            <w:r w:rsidRPr="00836B5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688" w:type="pct"/>
            <w:vAlign w:val="center"/>
          </w:tcPr>
          <w:p w14:paraId="0FE418A7" w14:textId="2DA9ACEE" w:rsidR="007437D0" w:rsidRPr="00B30CBB" w:rsidRDefault="007437D0" w:rsidP="007437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7437D0" w:rsidRPr="00B30CBB" w14:paraId="5F262BD3" w14:textId="3C927956" w:rsidTr="007437D0">
        <w:tc>
          <w:tcPr>
            <w:tcW w:w="227" w:type="pct"/>
            <w:vAlign w:val="center"/>
          </w:tcPr>
          <w:p w14:paraId="34B850C1" w14:textId="24094A1C" w:rsidR="007437D0" w:rsidRPr="007E136D" w:rsidRDefault="007437D0" w:rsidP="00B32530">
            <w:pPr>
              <w:jc w:val="center"/>
              <w:rPr>
                <w:b/>
                <w:sz w:val="24"/>
                <w:szCs w:val="24"/>
              </w:rPr>
            </w:pPr>
            <w:r w:rsidRPr="007E136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558" w:type="pct"/>
            <w:vAlign w:val="center"/>
          </w:tcPr>
          <w:p w14:paraId="179651E8" w14:textId="255F6D5D" w:rsidR="007437D0" w:rsidRPr="00B30CBB" w:rsidRDefault="007437D0" w:rsidP="007E136D">
            <w:pPr>
              <w:jc w:val="center"/>
              <w:rPr>
                <w:b/>
                <w:bCs/>
                <w:iCs/>
                <w:color w:val="FF0000"/>
                <w:sz w:val="24"/>
                <w:szCs w:val="24"/>
              </w:rPr>
            </w:pPr>
            <w:r w:rsidRPr="00B30CBB">
              <w:rPr>
                <w:b/>
                <w:bCs/>
                <w:iCs/>
                <w:color w:val="FF0000"/>
                <w:sz w:val="24"/>
                <w:szCs w:val="24"/>
              </w:rPr>
              <w:t>Chủ đề 3:</w:t>
            </w:r>
          </w:p>
          <w:p w14:paraId="1DFEC672" w14:textId="2EA1A4B9" w:rsidR="007437D0" w:rsidRPr="00B52720" w:rsidRDefault="007437D0" w:rsidP="007E136D">
            <w:pPr>
              <w:jc w:val="center"/>
              <w:rPr>
                <w:sz w:val="24"/>
                <w:szCs w:val="24"/>
              </w:rPr>
            </w:pPr>
            <w:r w:rsidRPr="00B30CBB">
              <w:rPr>
                <w:iCs/>
                <w:sz w:val="24"/>
                <w:szCs w:val="24"/>
                <w:lang w:val="es-ES"/>
              </w:rPr>
              <w:t xml:space="preserve">Phương trình lượng giác </w:t>
            </w:r>
            <w:r w:rsidRPr="00B30CBB">
              <w:rPr>
                <w:sz w:val="24"/>
                <w:szCs w:val="24"/>
                <w:lang w:val="en-GB"/>
              </w:rPr>
              <w:t xml:space="preserve">(Gồm </w:t>
            </w:r>
            <w:r w:rsidRPr="00B30CBB">
              <w:rPr>
                <w:sz w:val="24"/>
                <w:szCs w:val="24"/>
              </w:rPr>
              <w:t>§2, §3)</w:t>
            </w:r>
          </w:p>
        </w:tc>
        <w:tc>
          <w:tcPr>
            <w:tcW w:w="227" w:type="pct"/>
            <w:vAlign w:val="center"/>
          </w:tcPr>
          <w:p w14:paraId="40DC9487" w14:textId="77777777" w:rsidR="007437D0" w:rsidRPr="00B30CBB" w:rsidRDefault="007437D0" w:rsidP="00A034AD">
            <w:pPr>
              <w:jc w:val="center"/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7</w:t>
            </w:r>
          </w:p>
        </w:tc>
        <w:tc>
          <w:tcPr>
            <w:tcW w:w="273" w:type="pct"/>
            <w:gridSpan w:val="3"/>
            <w:vAlign w:val="center"/>
          </w:tcPr>
          <w:p w14:paraId="520FD516" w14:textId="693ADF79" w:rsidR="007437D0" w:rsidRPr="00B30CBB" w:rsidRDefault="007437D0" w:rsidP="00A034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7-13</w:t>
            </w:r>
          </w:p>
        </w:tc>
        <w:tc>
          <w:tcPr>
            <w:tcW w:w="885" w:type="pct"/>
            <w:vAlign w:val="center"/>
          </w:tcPr>
          <w:p w14:paraId="03A50807" w14:textId="77777777" w:rsidR="007437D0" w:rsidRDefault="007437D0" w:rsidP="00185D5F">
            <w:pPr>
              <w:autoSpaceDE w:val="0"/>
              <w:autoSpaceDN w:val="0"/>
              <w:adjustRightInd w:val="0"/>
              <w:jc w:val="center"/>
            </w:pPr>
            <w:r w:rsidRPr="00185D5F">
              <w:t xml:space="preserve">Tuần </w:t>
            </w:r>
            <w:r>
              <w:t>3</w:t>
            </w:r>
          </w:p>
          <w:p w14:paraId="0FD7D458" w14:textId="77777777" w:rsidR="007437D0" w:rsidRDefault="007437D0" w:rsidP="00185D5F">
            <w:pPr>
              <w:autoSpaceDE w:val="0"/>
              <w:autoSpaceDN w:val="0"/>
              <w:adjustRightInd w:val="0"/>
              <w:jc w:val="center"/>
            </w:pPr>
            <w:r w:rsidRPr="00185D5F">
              <w:t xml:space="preserve">Tuần </w:t>
            </w:r>
            <w:r>
              <w:t>4</w:t>
            </w:r>
          </w:p>
          <w:p w14:paraId="446E8662" w14:textId="3F6A4F80" w:rsidR="007437D0" w:rsidRPr="00185D5F" w:rsidRDefault="007437D0" w:rsidP="00185D5F">
            <w:pPr>
              <w:autoSpaceDE w:val="0"/>
              <w:autoSpaceDN w:val="0"/>
              <w:adjustRightInd w:val="0"/>
              <w:jc w:val="center"/>
            </w:pPr>
            <w:r w:rsidRPr="00185D5F">
              <w:t xml:space="preserve">Tuần </w:t>
            </w:r>
            <w:r>
              <w:t>5</w:t>
            </w:r>
          </w:p>
        </w:tc>
        <w:tc>
          <w:tcPr>
            <w:tcW w:w="1142" w:type="pct"/>
            <w:vAlign w:val="center"/>
          </w:tcPr>
          <w:p w14:paraId="1D0F1D8D" w14:textId="0EB46427" w:rsidR="007437D0" w:rsidRPr="00B30CBB" w:rsidRDefault="007437D0" w:rsidP="00B32530">
            <w:pPr>
              <w:rPr>
                <w:sz w:val="24"/>
                <w:szCs w:val="24"/>
                <w:lang w:val="vi-VN"/>
              </w:rPr>
            </w:pPr>
            <w:r w:rsidRPr="00836B5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688" w:type="pct"/>
            <w:vAlign w:val="center"/>
          </w:tcPr>
          <w:p w14:paraId="5A45BAB2" w14:textId="1E5F7FDC" w:rsidR="007437D0" w:rsidRPr="00B30CBB" w:rsidRDefault="007437D0" w:rsidP="007437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7437D0" w:rsidRPr="00B30CBB" w14:paraId="077CAE1A" w14:textId="77777777" w:rsidTr="007437D0">
        <w:tc>
          <w:tcPr>
            <w:tcW w:w="227" w:type="pct"/>
            <w:vAlign w:val="center"/>
          </w:tcPr>
          <w:p w14:paraId="55E5D701" w14:textId="6D31AE3C" w:rsidR="007437D0" w:rsidRPr="007E136D" w:rsidRDefault="007437D0" w:rsidP="00B32530">
            <w:pPr>
              <w:jc w:val="center"/>
              <w:rPr>
                <w:b/>
                <w:sz w:val="24"/>
                <w:szCs w:val="24"/>
              </w:rPr>
            </w:pPr>
            <w:r w:rsidRPr="007E136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558" w:type="pct"/>
            <w:vAlign w:val="center"/>
          </w:tcPr>
          <w:p w14:paraId="7CD10054" w14:textId="58F34972" w:rsidR="007437D0" w:rsidRPr="00B30CBB" w:rsidRDefault="007437D0" w:rsidP="007E136D">
            <w:pPr>
              <w:jc w:val="center"/>
              <w:rPr>
                <w:b/>
                <w:bCs/>
                <w:iCs/>
                <w:color w:val="FF0000"/>
                <w:sz w:val="24"/>
                <w:szCs w:val="24"/>
              </w:rPr>
            </w:pPr>
            <w:r w:rsidRPr="00B30CBB">
              <w:rPr>
                <w:b/>
                <w:bCs/>
                <w:iCs/>
                <w:color w:val="FF0000"/>
                <w:sz w:val="24"/>
                <w:szCs w:val="24"/>
              </w:rPr>
              <w:t>Chủ đề 4:</w:t>
            </w:r>
          </w:p>
          <w:p w14:paraId="6D762D2F" w14:textId="75BF5DC1" w:rsidR="007437D0" w:rsidRPr="00B30CBB" w:rsidRDefault="007437D0" w:rsidP="007E136D">
            <w:pPr>
              <w:jc w:val="center"/>
              <w:rPr>
                <w:sz w:val="24"/>
                <w:szCs w:val="24"/>
                <w:lang w:val="vi-VN"/>
              </w:rPr>
            </w:pPr>
            <w:r w:rsidRPr="00B30CBB">
              <w:rPr>
                <w:rFonts w:eastAsia="Times New Roman"/>
                <w:sz w:val="24"/>
                <w:szCs w:val="24"/>
                <w:lang w:val="fi-FI"/>
              </w:rPr>
              <w:t>Ôn tập chương I</w:t>
            </w:r>
          </w:p>
        </w:tc>
        <w:tc>
          <w:tcPr>
            <w:tcW w:w="227" w:type="pct"/>
            <w:vAlign w:val="center"/>
          </w:tcPr>
          <w:p w14:paraId="5755E3E8" w14:textId="77777777" w:rsidR="007437D0" w:rsidRPr="00B30CBB" w:rsidRDefault="007437D0" w:rsidP="00A034AD">
            <w:pPr>
              <w:jc w:val="center"/>
              <w:rPr>
                <w:sz w:val="24"/>
                <w:szCs w:val="24"/>
              </w:rPr>
            </w:pPr>
            <w:r w:rsidRPr="003D2ED7"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273" w:type="pct"/>
            <w:gridSpan w:val="3"/>
            <w:vAlign w:val="center"/>
          </w:tcPr>
          <w:p w14:paraId="69B04C86" w14:textId="1515272E" w:rsidR="007437D0" w:rsidRPr="00B30CBB" w:rsidRDefault="007437D0" w:rsidP="00A034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85" w:type="pct"/>
            <w:vAlign w:val="center"/>
          </w:tcPr>
          <w:p w14:paraId="2B74929D" w14:textId="1B623EE0" w:rsidR="007437D0" w:rsidRPr="00185D5F" w:rsidRDefault="007437D0" w:rsidP="00185D5F">
            <w:pPr>
              <w:jc w:val="center"/>
              <w:rPr>
                <w:sz w:val="24"/>
                <w:szCs w:val="24"/>
              </w:rPr>
            </w:pPr>
            <w:r w:rsidRPr="00185D5F">
              <w:t xml:space="preserve">Tuần </w:t>
            </w:r>
            <w:r>
              <w:t>5</w:t>
            </w:r>
          </w:p>
        </w:tc>
        <w:tc>
          <w:tcPr>
            <w:tcW w:w="1142" w:type="pct"/>
            <w:vAlign w:val="center"/>
          </w:tcPr>
          <w:p w14:paraId="32295406" w14:textId="39C3B1C8" w:rsidR="007437D0" w:rsidRPr="00B30CBB" w:rsidRDefault="007437D0" w:rsidP="00B32530">
            <w:pPr>
              <w:rPr>
                <w:sz w:val="24"/>
                <w:szCs w:val="24"/>
                <w:lang w:val="vi-VN"/>
              </w:rPr>
            </w:pPr>
            <w:r w:rsidRPr="00836B5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688" w:type="pct"/>
            <w:vAlign w:val="center"/>
          </w:tcPr>
          <w:p w14:paraId="76892C7D" w14:textId="5D34AC54" w:rsidR="007437D0" w:rsidRPr="00B30CBB" w:rsidRDefault="007437D0" w:rsidP="007437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7437D0" w:rsidRPr="00B30CBB" w14:paraId="5784A278" w14:textId="77777777" w:rsidTr="007437D0">
        <w:tc>
          <w:tcPr>
            <w:tcW w:w="227" w:type="pct"/>
            <w:vAlign w:val="center"/>
          </w:tcPr>
          <w:p w14:paraId="2A8DE70D" w14:textId="501EDA9F" w:rsidR="007437D0" w:rsidRPr="007E136D" w:rsidRDefault="007437D0" w:rsidP="00B32530">
            <w:pPr>
              <w:jc w:val="center"/>
              <w:rPr>
                <w:b/>
                <w:sz w:val="24"/>
                <w:szCs w:val="24"/>
              </w:rPr>
            </w:pPr>
            <w:r w:rsidRPr="007E136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558" w:type="pct"/>
            <w:vAlign w:val="center"/>
          </w:tcPr>
          <w:p w14:paraId="7906888E" w14:textId="08559141" w:rsidR="007437D0" w:rsidRPr="00B30CBB" w:rsidRDefault="007437D0" w:rsidP="007E136D">
            <w:pPr>
              <w:jc w:val="center"/>
              <w:rPr>
                <w:b/>
                <w:bCs/>
                <w:iCs/>
                <w:color w:val="FF0000"/>
                <w:sz w:val="24"/>
                <w:szCs w:val="24"/>
              </w:rPr>
            </w:pPr>
            <w:r w:rsidRPr="00B30CBB">
              <w:rPr>
                <w:b/>
                <w:bCs/>
                <w:iCs/>
                <w:color w:val="FF0000"/>
                <w:sz w:val="24"/>
                <w:szCs w:val="24"/>
              </w:rPr>
              <w:t>Chủ đề 5:</w:t>
            </w:r>
          </w:p>
          <w:p w14:paraId="20E5B5D7" w14:textId="3AD5BF1A" w:rsidR="007437D0" w:rsidRPr="0096771C" w:rsidRDefault="007437D0" w:rsidP="0096771C">
            <w:pPr>
              <w:tabs>
                <w:tab w:val="left" w:pos="1248"/>
              </w:tabs>
              <w:spacing w:line="0" w:lineRule="atLeast"/>
              <w:jc w:val="center"/>
              <w:rPr>
                <w:sz w:val="24"/>
                <w:szCs w:val="24"/>
              </w:rPr>
            </w:pPr>
            <w:r w:rsidRPr="00B30CBB">
              <w:rPr>
                <w:sz w:val="24"/>
                <w:szCs w:val="24"/>
                <w:lang w:val="en-GB"/>
              </w:rPr>
              <w:t xml:space="preserve">Quy tắc đếm - hoán vị - chỉnh hợp - tổ hợp (Gồm </w:t>
            </w:r>
            <w:r>
              <w:rPr>
                <w:sz w:val="24"/>
                <w:szCs w:val="24"/>
              </w:rPr>
              <w:t>§1, §2)</w:t>
            </w:r>
          </w:p>
        </w:tc>
        <w:tc>
          <w:tcPr>
            <w:tcW w:w="227" w:type="pct"/>
            <w:vAlign w:val="center"/>
          </w:tcPr>
          <w:p w14:paraId="67AF2D7F" w14:textId="77777777" w:rsidR="007437D0" w:rsidRPr="00B30CBB" w:rsidRDefault="007437D0" w:rsidP="00A034AD">
            <w:pPr>
              <w:jc w:val="center"/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6</w:t>
            </w:r>
          </w:p>
        </w:tc>
        <w:tc>
          <w:tcPr>
            <w:tcW w:w="273" w:type="pct"/>
            <w:gridSpan w:val="3"/>
            <w:vAlign w:val="center"/>
          </w:tcPr>
          <w:p w14:paraId="277DC3F6" w14:textId="4671446B" w:rsidR="007437D0" w:rsidRPr="00B30CBB" w:rsidRDefault="007437D0" w:rsidP="00A034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15-20</w:t>
            </w:r>
          </w:p>
        </w:tc>
        <w:tc>
          <w:tcPr>
            <w:tcW w:w="885" w:type="pct"/>
            <w:vAlign w:val="center"/>
          </w:tcPr>
          <w:p w14:paraId="5AF54FE8" w14:textId="6DCC14E1" w:rsidR="007437D0" w:rsidRPr="00185D5F" w:rsidRDefault="007437D0" w:rsidP="00185D5F">
            <w:pPr>
              <w:jc w:val="center"/>
            </w:pPr>
            <w:r w:rsidRPr="00185D5F">
              <w:t>Tuần</w:t>
            </w:r>
            <w:r>
              <w:t xml:space="preserve"> 5</w:t>
            </w:r>
          </w:p>
          <w:p w14:paraId="35282BC0" w14:textId="77777777" w:rsidR="007437D0" w:rsidRDefault="007437D0" w:rsidP="00185D5F">
            <w:pPr>
              <w:jc w:val="center"/>
            </w:pPr>
            <w:r w:rsidRPr="00185D5F">
              <w:t>Tuầ</w:t>
            </w:r>
            <w:r>
              <w:t>n 6</w:t>
            </w:r>
          </w:p>
          <w:p w14:paraId="1ED37974" w14:textId="17C2D838" w:rsidR="007437D0" w:rsidRPr="00185D5F" w:rsidRDefault="007437D0" w:rsidP="00185D5F">
            <w:pPr>
              <w:jc w:val="center"/>
              <w:rPr>
                <w:sz w:val="24"/>
                <w:szCs w:val="24"/>
                <w:lang w:val="vi-VN"/>
              </w:rPr>
            </w:pPr>
            <w:r w:rsidRPr="00185D5F">
              <w:t xml:space="preserve">Tuần </w:t>
            </w:r>
            <w:r>
              <w:t>7</w:t>
            </w:r>
          </w:p>
        </w:tc>
        <w:tc>
          <w:tcPr>
            <w:tcW w:w="1142" w:type="pct"/>
            <w:vAlign w:val="center"/>
          </w:tcPr>
          <w:p w14:paraId="31E71CC0" w14:textId="3B8127CB" w:rsidR="007437D0" w:rsidRPr="00B30CBB" w:rsidRDefault="007437D0" w:rsidP="00B32530">
            <w:pPr>
              <w:rPr>
                <w:sz w:val="24"/>
                <w:szCs w:val="24"/>
                <w:lang w:val="vi-VN"/>
              </w:rPr>
            </w:pPr>
            <w:r w:rsidRPr="00836B5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688" w:type="pct"/>
            <w:vAlign w:val="center"/>
          </w:tcPr>
          <w:p w14:paraId="0A46C1C7" w14:textId="213D9A7D" w:rsidR="007437D0" w:rsidRPr="00B30CBB" w:rsidRDefault="007437D0" w:rsidP="007437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826624" w:rsidRPr="00B30CBB" w14:paraId="24918862" w14:textId="77777777" w:rsidTr="0049799F">
        <w:trPr>
          <w:trHeight w:val="312"/>
        </w:trPr>
        <w:tc>
          <w:tcPr>
            <w:tcW w:w="227" w:type="pct"/>
            <w:vMerge w:val="restart"/>
            <w:vAlign w:val="center"/>
          </w:tcPr>
          <w:p w14:paraId="3CBFBB29" w14:textId="1B116A99" w:rsidR="00826624" w:rsidRPr="007E136D" w:rsidRDefault="00826624" w:rsidP="00B32530">
            <w:pPr>
              <w:jc w:val="center"/>
              <w:rPr>
                <w:b/>
                <w:sz w:val="24"/>
                <w:szCs w:val="24"/>
              </w:rPr>
            </w:pPr>
            <w:r w:rsidRPr="007E136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558" w:type="pct"/>
            <w:vMerge w:val="restart"/>
            <w:vAlign w:val="center"/>
          </w:tcPr>
          <w:p w14:paraId="0AB19B1D" w14:textId="55B2213C" w:rsidR="00826624" w:rsidRPr="00B30CBB" w:rsidRDefault="00826624" w:rsidP="007E136D">
            <w:pPr>
              <w:jc w:val="center"/>
              <w:rPr>
                <w:b/>
                <w:bCs/>
                <w:iCs/>
                <w:color w:val="FF0000"/>
                <w:sz w:val="24"/>
                <w:szCs w:val="24"/>
              </w:rPr>
            </w:pPr>
            <w:r w:rsidRPr="00B30CBB">
              <w:rPr>
                <w:b/>
                <w:bCs/>
                <w:iCs/>
                <w:color w:val="FF0000"/>
                <w:sz w:val="24"/>
                <w:szCs w:val="24"/>
              </w:rPr>
              <w:t>Chủ đề 6:</w:t>
            </w:r>
          </w:p>
          <w:p w14:paraId="227BDE60" w14:textId="0565983C" w:rsidR="00826624" w:rsidRPr="00B30CBB" w:rsidRDefault="00826624" w:rsidP="007E136D">
            <w:pPr>
              <w:jc w:val="center"/>
              <w:rPr>
                <w:sz w:val="24"/>
                <w:szCs w:val="24"/>
                <w:lang w:val="vi-VN"/>
              </w:rPr>
            </w:pPr>
            <w:r w:rsidRPr="00B30CBB">
              <w:rPr>
                <w:sz w:val="24"/>
                <w:szCs w:val="24"/>
                <w:lang w:val="en-GB"/>
              </w:rPr>
              <w:t xml:space="preserve">Nhị thức Niu - Tơn (Gồm </w:t>
            </w:r>
            <w:r w:rsidRPr="00B30CBB">
              <w:rPr>
                <w:sz w:val="24"/>
                <w:szCs w:val="24"/>
              </w:rPr>
              <w:t>§3)</w:t>
            </w:r>
          </w:p>
        </w:tc>
        <w:tc>
          <w:tcPr>
            <w:tcW w:w="227" w:type="pct"/>
            <w:vMerge w:val="restart"/>
            <w:vAlign w:val="center"/>
          </w:tcPr>
          <w:p w14:paraId="3B567A8E" w14:textId="77777777" w:rsidR="00826624" w:rsidRPr="00B30CBB" w:rsidRDefault="00826624" w:rsidP="00A034AD">
            <w:pPr>
              <w:jc w:val="center"/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2</w:t>
            </w:r>
          </w:p>
        </w:tc>
        <w:tc>
          <w:tcPr>
            <w:tcW w:w="273" w:type="pct"/>
            <w:gridSpan w:val="3"/>
            <w:tcBorders>
              <w:bottom w:val="single" w:sz="4" w:space="0" w:color="auto"/>
            </w:tcBorders>
            <w:vAlign w:val="center"/>
          </w:tcPr>
          <w:p w14:paraId="050ED17C" w14:textId="1577557F" w:rsidR="00826624" w:rsidRPr="00B30CBB" w:rsidRDefault="00826624" w:rsidP="00A034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885" w:type="pct"/>
            <w:tcBorders>
              <w:bottom w:val="single" w:sz="4" w:space="0" w:color="auto"/>
            </w:tcBorders>
            <w:vAlign w:val="center"/>
          </w:tcPr>
          <w:p w14:paraId="248735E6" w14:textId="253D2494" w:rsidR="00826624" w:rsidRPr="00B30CBB" w:rsidRDefault="00826624" w:rsidP="0096771C">
            <w:pPr>
              <w:jc w:val="center"/>
              <w:rPr>
                <w:sz w:val="24"/>
                <w:szCs w:val="24"/>
                <w:lang w:val="vi-VN"/>
              </w:rPr>
            </w:pPr>
            <w:r w:rsidRPr="00185D5F">
              <w:t xml:space="preserve">Tuần </w:t>
            </w:r>
            <w:r>
              <w:t>7</w:t>
            </w:r>
          </w:p>
        </w:tc>
        <w:tc>
          <w:tcPr>
            <w:tcW w:w="1142" w:type="pct"/>
            <w:tcBorders>
              <w:bottom w:val="single" w:sz="4" w:space="0" w:color="auto"/>
            </w:tcBorders>
            <w:vAlign w:val="center"/>
          </w:tcPr>
          <w:p w14:paraId="722B86B4" w14:textId="332E9B36" w:rsidR="00826624" w:rsidRPr="00B30CBB" w:rsidRDefault="00826624" w:rsidP="00B32530">
            <w:pPr>
              <w:rPr>
                <w:sz w:val="24"/>
                <w:szCs w:val="24"/>
                <w:lang w:val="vi-VN"/>
              </w:rPr>
            </w:pPr>
            <w:r w:rsidRPr="00836B5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vAlign w:val="center"/>
          </w:tcPr>
          <w:p w14:paraId="0ADB928B" w14:textId="2D32F803" w:rsidR="00826624" w:rsidRPr="00B30CBB" w:rsidRDefault="00826624" w:rsidP="007437D0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826624" w:rsidRPr="00B30CBB" w14:paraId="32FD7362" w14:textId="77777777" w:rsidTr="007437D0">
        <w:trPr>
          <w:trHeight w:val="240"/>
        </w:trPr>
        <w:tc>
          <w:tcPr>
            <w:tcW w:w="227" w:type="pct"/>
            <w:vMerge/>
            <w:tcBorders>
              <w:bottom w:val="single" w:sz="4" w:space="0" w:color="auto"/>
            </w:tcBorders>
            <w:vAlign w:val="center"/>
          </w:tcPr>
          <w:p w14:paraId="0DECA151" w14:textId="77777777" w:rsidR="00826624" w:rsidRPr="007E136D" w:rsidRDefault="00826624" w:rsidP="00B325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tcBorders>
              <w:bottom w:val="single" w:sz="4" w:space="0" w:color="auto"/>
            </w:tcBorders>
            <w:vAlign w:val="center"/>
          </w:tcPr>
          <w:p w14:paraId="49F5588C" w14:textId="77777777" w:rsidR="00826624" w:rsidRPr="00B30CBB" w:rsidRDefault="00826624" w:rsidP="007E136D">
            <w:pPr>
              <w:jc w:val="center"/>
              <w:rPr>
                <w:b/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227" w:type="pct"/>
            <w:vMerge/>
            <w:tcBorders>
              <w:bottom w:val="single" w:sz="4" w:space="0" w:color="auto"/>
            </w:tcBorders>
            <w:vAlign w:val="center"/>
          </w:tcPr>
          <w:p w14:paraId="6452CE92" w14:textId="77777777" w:rsidR="00826624" w:rsidRDefault="00826624" w:rsidP="00A034A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73" w:type="pct"/>
            <w:gridSpan w:val="3"/>
            <w:tcBorders>
              <w:bottom w:val="single" w:sz="4" w:space="0" w:color="auto"/>
            </w:tcBorders>
            <w:vAlign w:val="center"/>
          </w:tcPr>
          <w:p w14:paraId="57CB9D77" w14:textId="4BE047F5" w:rsidR="00826624" w:rsidRDefault="00826624" w:rsidP="00A034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885" w:type="pct"/>
            <w:tcBorders>
              <w:bottom w:val="single" w:sz="4" w:space="0" w:color="auto"/>
            </w:tcBorders>
            <w:vAlign w:val="center"/>
          </w:tcPr>
          <w:p w14:paraId="3964C3AF" w14:textId="211E52CD" w:rsidR="00826624" w:rsidRPr="00185D5F" w:rsidRDefault="00826624" w:rsidP="0096771C">
            <w:pPr>
              <w:jc w:val="center"/>
            </w:pPr>
            <w:r w:rsidRPr="00185D5F">
              <w:t xml:space="preserve">Tuần </w:t>
            </w:r>
            <w:r>
              <w:t>8</w:t>
            </w:r>
          </w:p>
        </w:tc>
        <w:tc>
          <w:tcPr>
            <w:tcW w:w="1142" w:type="pct"/>
            <w:tcBorders>
              <w:bottom w:val="single" w:sz="4" w:space="0" w:color="auto"/>
            </w:tcBorders>
            <w:vAlign w:val="center"/>
          </w:tcPr>
          <w:p w14:paraId="69B3E82A" w14:textId="235B35F3" w:rsidR="00826624" w:rsidRPr="00836B57" w:rsidRDefault="00826624" w:rsidP="00B32530">
            <w:pPr>
              <w:rPr>
                <w:sz w:val="24"/>
                <w:szCs w:val="24"/>
              </w:rPr>
            </w:pPr>
            <w:r w:rsidRPr="00836B5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vAlign w:val="center"/>
          </w:tcPr>
          <w:p w14:paraId="35DE7A0F" w14:textId="7D317CF2" w:rsidR="00826624" w:rsidRDefault="00826624" w:rsidP="007437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826624" w:rsidRPr="00B30CBB" w14:paraId="6455A46A" w14:textId="77777777" w:rsidTr="007437D0">
        <w:trPr>
          <w:trHeight w:val="276"/>
        </w:trPr>
        <w:tc>
          <w:tcPr>
            <w:tcW w:w="227" w:type="pct"/>
            <w:vMerge w:val="restart"/>
            <w:vAlign w:val="center"/>
          </w:tcPr>
          <w:p w14:paraId="4AAD4FF7" w14:textId="6C0F6B52" w:rsidR="00826624" w:rsidRPr="007E136D" w:rsidRDefault="00826624" w:rsidP="00B32530">
            <w:pPr>
              <w:jc w:val="center"/>
              <w:rPr>
                <w:b/>
                <w:sz w:val="24"/>
                <w:szCs w:val="24"/>
              </w:rPr>
            </w:pPr>
            <w:r w:rsidRPr="007E136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558" w:type="pct"/>
            <w:vMerge w:val="restart"/>
            <w:vAlign w:val="center"/>
          </w:tcPr>
          <w:p w14:paraId="5A984DD2" w14:textId="2DB1E499" w:rsidR="00826624" w:rsidRPr="00B30CBB" w:rsidRDefault="00826624" w:rsidP="007E136D">
            <w:pPr>
              <w:jc w:val="center"/>
              <w:rPr>
                <w:b/>
                <w:bCs/>
                <w:iCs/>
                <w:color w:val="FF0000"/>
                <w:sz w:val="24"/>
                <w:szCs w:val="24"/>
              </w:rPr>
            </w:pPr>
            <w:r w:rsidRPr="00B30CBB">
              <w:rPr>
                <w:b/>
                <w:bCs/>
                <w:iCs/>
                <w:color w:val="FF0000"/>
                <w:sz w:val="24"/>
                <w:szCs w:val="24"/>
              </w:rPr>
              <w:t>Chủ đề 7:</w:t>
            </w:r>
          </w:p>
          <w:p w14:paraId="1696A933" w14:textId="1C9B8758" w:rsidR="00826624" w:rsidRPr="00B30CBB" w:rsidRDefault="00826624" w:rsidP="007E136D">
            <w:pPr>
              <w:jc w:val="center"/>
              <w:rPr>
                <w:sz w:val="24"/>
                <w:szCs w:val="24"/>
                <w:lang w:val="en-GB"/>
              </w:rPr>
            </w:pPr>
            <w:r w:rsidRPr="00B30CBB">
              <w:rPr>
                <w:sz w:val="24"/>
                <w:szCs w:val="24"/>
                <w:lang w:val="en-GB"/>
              </w:rPr>
              <w:t>Biến cố và xác suất của biến cố</w:t>
            </w:r>
          </w:p>
          <w:p w14:paraId="75E19729" w14:textId="47776778" w:rsidR="00826624" w:rsidRPr="00B30CBB" w:rsidRDefault="00826624" w:rsidP="007E136D">
            <w:pPr>
              <w:jc w:val="center"/>
              <w:rPr>
                <w:sz w:val="24"/>
                <w:szCs w:val="24"/>
                <w:lang w:val="vi-VN"/>
              </w:rPr>
            </w:pPr>
            <w:r w:rsidRPr="00B30CBB">
              <w:rPr>
                <w:sz w:val="24"/>
                <w:szCs w:val="24"/>
                <w:lang w:val="en-GB"/>
              </w:rPr>
              <w:t xml:space="preserve">(Gồm </w:t>
            </w:r>
            <w:r w:rsidRPr="00B30CBB">
              <w:rPr>
                <w:sz w:val="24"/>
                <w:szCs w:val="24"/>
              </w:rPr>
              <w:t>§4, §5)</w:t>
            </w:r>
          </w:p>
        </w:tc>
        <w:tc>
          <w:tcPr>
            <w:tcW w:w="227" w:type="pct"/>
            <w:vMerge w:val="restart"/>
            <w:vAlign w:val="center"/>
          </w:tcPr>
          <w:p w14:paraId="131EB042" w14:textId="5D07703F" w:rsidR="00826624" w:rsidRPr="00FB6A36" w:rsidRDefault="004105D1" w:rsidP="00A034AD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3</w:t>
            </w:r>
          </w:p>
        </w:tc>
        <w:tc>
          <w:tcPr>
            <w:tcW w:w="273" w:type="pct"/>
            <w:gridSpan w:val="3"/>
            <w:vAlign w:val="center"/>
          </w:tcPr>
          <w:p w14:paraId="6A70F754" w14:textId="598A0718" w:rsidR="00826624" w:rsidRPr="00B30CBB" w:rsidRDefault="004105D1" w:rsidP="00A034A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23-24</w:t>
            </w:r>
          </w:p>
        </w:tc>
        <w:tc>
          <w:tcPr>
            <w:tcW w:w="885" w:type="pct"/>
            <w:vAlign w:val="center"/>
          </w:tcPr>
          <w:p w14:paraId="0ACD400A" w14:textId="621AFC63" w:rsidR="00826624" w:rsidRPr="0096771C" w:rsidRDefault="00826624" w:rsidP="0096771C">
            <w:pPr>
              <w:jc w:val="center"/>
            </w:pPr>
            <w:r w:rsidRPr="00185D5F">
              <w:t xml:space="preserve">Tuần </w:t>
            </w:r>
            <w:r>
              <w:t>8</w:t>
            </w:r>
          </w:p>
        </w:tc>
        <w:tc>
          <w:tcPr>
            <w:tcW w:w="1142" w:type="pct"/>
            <w:vAlign w:val="center"/>
          </w:tcPr>
          <w:p w14:paraId="7F1E7008" w14:textId="5BC3713D" w:rsidR="00826624" w:rsidRPr="00B30CBB" w:rsidRDefault="00826624" w:rsidP="00B32530">
            <w:pPr>
              <w:rPr>
                <w:sz w:val="24"/>
                <w:szCs w:val="24"/>
                <w:lang w:val="vi-VN"/>
              </w:rPr>
            </w:pPr>
            <w:r w:rsidRPr="00836B5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688" w:type="pct"/>
            <w:vAlign w:val="center"/>
          </w:tcPr>
          <w:p w14:paraId="4DBCF025" w14:textId="0C6D0707" w:rsidR="00826624" w:rsidRPr="00B30CBB" w:rsidRDefault="00826624" w:rsidP="007437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826624" w:rsidRPr="00B30CBB" w14:paraId="157273FF" w14:textId="77777777" w:rsidTr="007437D0">
        <w:trPr>
          <w:trHeight w:val="216"/>
        </w:trPr>
        <w:tc>
          <w:tcPr>
            <w:tcW w:w="227" w:type="pct"/>
            <w:vMerge/>
            <w:vAlign w:val="center"/>
          </w:tcPr>
          <w:p w14:paraId="42031580" w14:textId="77777777" w:rsidR="00826624" w:rsidRPr="007E136D" w:rsidRDefault="00826624" w:rsidP="00B325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14:paraId="0B5CA2AD" w14:textId="77777777" w:rsidR="00826624" w:rsidRPr="00B30CBB" w:rsidRDefault="00826624" w:rsidP="007E136D">
            <w:pPr>
              <w:jc w:val="center"/>
              <w:rPr>
                <w:b/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227" w:type="pct"/>
            <w:vMerge/>
            <w:vAlign w:val="center"/>
          </w:tcPr>
          <w:p w14:paraId="7BD96BC9" w14:textId="77777777" w:rsidR="00826624" w:rsidRDefault="00826624" w:rsidP="00A034A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73" w:type="pct"/>
            <w:gridSpan w:val="3"/>
            <w:vAlign w:val="center"/>
          </w:tcPr>
          <w:p w14:paraId="5F08ECE9" w14:textId="50153078" w:rsidR="00826624" w:rsidRDefault="004105D1" w:rsidP="00A034A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885" w:type="pct"/>
            <w:vAlign w:val="center"/>
          </w:tcPr>
          <w:p w14:paraId="7475A040" w14:textId="3DA25D36" w:rsidR="00826624" w:rsidRPr="00185D5F" w:rsidRDefault="00826624" w:rsidP="0096771C">
            <w:pPr>
              <w:jc w:val="center"/>
            </w:pPr>
            <w:r w:rsidRPr="00185D5F">
              <w:t xml:space="preserve">Tuần </w:t>
            </w:r>
            <w:r>
              <w:t>9</w:t>
            </w:r>
          </w:p>
        </w:tc>
        <w:tc>
          <w:tcPr>
            <w:tcW w:w="1142" w:type="pct"/>
            <w:vAlign w:val="center"/>
          </w:tcPr>
          <w:p w14:paraId="5F91AFE2" w14:textId="51A9C954" w:rsidR="00826624" w:rsidRPr="00836B57" w:rsidRDefault="00826624" w:rsidP="00B32530">
            <w:pPr>
              <w:rPr>
                <w:sz w:val="24"/>
                <w:szCs w:val="24"/>
              </w:rPr>
            </w:pPr>
            <w:r w:rsidRPr="00836B5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688" w:type="pct"/>
            <w:vAlign w:val="center"/>
          </w:tcPr>
          <w:p w14:paraId="73155BDF" w14:textId="7254B05B" w:rsidR="00826624" w:rsidRPr="003217FA" w:rsidRDefault="00826624" w:rsidP="007437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4105D1" w:rsidRPr="004105D1" w14:paraId="744B7437" w14:textId="77777777" w:rsidTr="004105D1">
        <w:trPr>
          <w:trHeight w:val="456"/>
        </w:trPr>
        <w:tc>
          <w:tcPr>
            <w:tcW w:w="1785" w:type="pct"/>
            <w:gridSpan w:val="2"/>
            <w:shd w:val="clear" w:color="auto" w:fill="FFFF00"/>
            <w:vAlign w:val="center"/>
          </w:tcPr>
          <w:p w14:paraId="2B3594AD" w14:textId="7EB8D59C" w:rsidR="004105D1" w:rsidRPr="004105D1" w:rsidRDefault="004105D1" w:rsidP="007E136D">
            <w:pPr>
              <w:jc w:val="center"/>
              <w:rPr>
                <w:b/>
                <w:bCs/>
                <w:iCs/>
                <w:color w:val="FF0000"/>
                <w:sz w:val="24"/>
                <w:szCs w:val="24"/>
              </w:rPr>
            </w:pPr>
            <w:r w:rsidRPr="004105D1">
              <w:rPr>
                <w:b/>
                <w:color w:val="FF0000"/>
                <w:sz w:val="24"/>
                <w:szCs w:val="24"/>
                <w:lang w:val="vi-VN"/>
              </w:rPr>
              <w:t>KIỂM TRA GIỮA KỲ</w:t>
            </w:r>
            <w:r w:rsidRPr="004105D1">
              <w:rPr>
                <w:b/>
                <w:color w:val="FF0000"/>
                <w:sz w:val="24"/>
                <w:szCs w:val="24"/>
              </w:rPr>
              <w:t xml:space="preserve"> 1</w:t>
            </w:r>
          </w:p>
        </w:tc>
        <w:tc>
          <w:tcPr>
            <w:tcW w:w="227" w:type="pct"/>
            <w:shd w:val="clear" w:color="auto" w:fill="FFFF00"/>
            <w:vAlign w:val="center"/>
          </w:tcPr>
          <w:p w14:paraId="41958810" w14:textId="13E7B391" w:rsidR="004105D1" w:rsidRPr="004105D1" w:rsidRDefault="004105D1" w:rsidP="00A034AD">
            <w:pPr>
              <w:jc w:val="center"/>
              <w:rPr>
                <w:color w:val="FF0000"/>
                <w:sz w:val="24"/>
                <w:szCs w:val="24"/>
              </w:rPr>
            </w:pPr>
            <w:r w:rsidRPr="004105D1"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273" w:type="pct"/>
            <w:gridSpan w:val="3"/>
            <w:shd w:val="clear" w:color="auto" w:fill="FFFF00"/>
            <w:vAlign w:val="center"/>
          </w:tcPr>
          <w:p w14:paraId="2091B823" w14:textId="2B4231B5" w:rsidR="004105D1" w:rsidRPr="004105D1" w:rsidRDefault="004105D1" w:rsidP="00A034AD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4105D1">
              <w:rPr>
                <w:b/>
                <w:bCs/>
                <w:color w:val="FF0000"/>
                <w:sz w:val="24"/>
                <w:szCs w:val="24"/>
              </w:rPr>
              <w:t>26</w:t>
            </w:r>
          </w:p>
        </w:tc>
        <w:tc>
          <w:tcPr>
            <w:tcW w:w="885" w:type="pct"/>
            <w:shd w:val="clear" w:color="auto" w:fill="FFFF00"/>
            <w:vAlign w:val="center"/>
          </w:tcPr>
          <w:p w14:paraId="1151E6E4" w14:textId="1EDB2E40" w:rsidR="004105D1" w:rsidRPr="004105D1" w:rsidRDefault="004105D1" w:rsidP="0096771C">
            <w:pPr>
              <w:jc w:val="center"/>
              <w:rPr>
                <w:color w:val="FF0000"/>
              </w:rPr>
            </w:pPr>
            <w:r w:rsidRPr="004105D1">
              <w:rPr>
                <w:color w:val="FF0000"/>
              </w:rPr>
              <w:t>Tuần 9</w:t>
            </w:r>
          </w:p>
        </w:tc>
        <w:tc>
          <w:tcPr>
            <w:tcW w:w="1142" w:type="pct"/>
            <w:shd w:val="clear" w:color="auto" w:fill="FFFF00"/>
            <w:vAlign w:val="center"/>
          </w:tcPr>
          <w:p w14:paraId="0E1379F2" w14:textId="77777777" w:rsidR="004105D1" w:rsidRPr="004105D1" w:rsidRDefault="004105D1" w:rsidP="00B32530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688" w:type="pct"/>
            <w:shd w:val="clear" w:color="auto" w:fill="FFFF00"/>
            <w:vAlign w:val="center"/>
          </w:tcPr>
          <w:p w14:paraId="1C39E679" w14:textId="77777777" w:rsidR="004105D1" w:rsidRPr="004105D1" w:rsidRDefault="004105D1" w:rsidP="007437D0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826624" w:rsidRPr="00B30CBB" w14:paraId="60C288DF" w14:textId="77777777" w:rsidTr="007437D0">
        <w:trPr>
          <w:trHeight w:val="456"/>
        </w:trPr>
        <w:tc>
          <w:tcPr>
            <w:tcW w:w="227" w:type="pct"/>
            <w:vAlign w:val="center"/>
          </w:tcPr>
          <w:p w14:paraId="7CA05BBA" w14:textId="013A1EF4" w:rsidR="00826624" w:rsidRPr="007E136D" w:rsidRDefault="004105D1" w:rsidP="00B325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558" w:type="pct"/>
            <w:vAlign w:val="center"/>
          </w:tcPr>
          <w:p w14:paraId="021911D0" w14:textId="77777777" w:rsidR="004105D1" w:rsidRPr="00B30CBB" w:rsidRDefault="004105D1" w:rsidP="004105D1">
            <w:pPr>
              <w:jc w:val="center"/>
              <w:rPr>
                <w:b/>
                <w:bCs/>
                <w:iCs/>
                <w:color w:val="FF0000"/>
                <w:sz w:val="24"/>
                <w:szCs w:val="24"/>
              </w:rPr>
            </w:pPr>
            <w:r w:rsidRPr="00B30CBB">
              <w:rPr>
                <w:b/>
                <w:bCs/>
                <w:iCs/>
                <w:color w:val="FF0000"/>
                <w:sz w:val="24"/>
                <w:szCs w:val="24"/>
              </w:rPr>
              <w:t>Chủ đề 7:</w:t>
            </w:r>
          </w:p>
          <w:p w14:paraId="16CD10B0" w14:textId="77777777" w:rsidR="004105D1" w:rsidRPr="00B30CBB" w:rsidRDefault="004105D1" w:rsidP="004105D1">
            <w:pPr>
              <w:jc w:val="center"/>
              <w:rPr>
                <w:sz w:val="24"/>
                <w:szCs w:val="24"/>
                <w:lang w:val="en-GB"/>
              </w:rPr>
            </w:pPr>
            <w:r w:rsidRPr="00B30CBB">
              <w:rPr>
                <w:sz w:val="24"/>
                <w:szCs w:val="24"/>
                <w:lang w:val="en-GB"/>
              </w:rPr>
              <w:t>Biến cố và xác suất của biến cố</w:t>
            </w:r>
          </w:p>
          <w:p w14:paraId="2EEBF631" w14:textId="5405E54A" w:rsidR="00826624" w:rsidRPr="00B30CBB" w:rsidRDefault="004105D1" w:rsidP="004105D1">
            <w:pPr>
              <w:jc w:val="center"/>
              <w:rPr>
                <w:b/>
                <w:bCs/>
                <w:iCs/>
                <w:color w:val="FF0000"/>
                <w:sz w:val="24"/>
                <w:szCs w:val="24"/>
              </w:rPr>
            </w:pPr>
            <w:r w:rsidRPr="00B30CBB">
              <w:rPr>
                <w:sz w:val="24"/>
                <w:szCs w:val="24"/>
                <w:lang w:val="en-GB"/>
              </w:rPr>
              <w:t xml:space="preserve">(Gồm </w:t>
            </w:r>
            <w:r w:rsidRPr="00B30CBB">
              <w:rPr>
                <w:sz w:val="24"/>
                <w:szCs w:val="24"/>
              </w:rPr>
              <w:t>§4, §5)</w:t>
            </w:r>
          </w:p>
        </w:tc>
        <w:tc>
          <w:tcPr>
            <w:tcW w:w="227" w:type="pct"/>
            <w:vAlign w:val="center"/>
          </w:tcPr>
          <w:p w14:paraId="2D5086CD" w14:textId="016A078B" w:rsidR="00826624" w:rsidRDefault="004105D1" w:rsidP="00A034AD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273" w:type="pct"/>
            <w:gridSpan w:val="3"/>
            <w:vAlign w:val="center"/>
          </w:tcPr>
          <w:p w14:paraId="05502784" w14:textId="3422667D" w:rsidR="00826624" w:rsidRDefault="00826624" w:rsidP="00A034A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885" w:type="pct"/>
            <w:vAlign w:val="center"/>
          </w:tcPr>
          <w:p w14:paraId="6F08998A" w14:textId="730FBBBE" w:rsidR="00826624" w:rsidRPr="00185D5F" w:rsidRDefault="00826624" w:rsidP="0096771C">
            <w:pPr>
              <w:jc w:val="center"/>
            </w:pPr>
            <w:r>
              <w:t>Tuần 10</w:t>
            </w:r>
          </w:p>
        </w:tc>
        <w:tc>
          <w:tcPr>
            <w:tcW w:w="1142" w:type="pct"/>
            <w:vAlign w:val="center"/>
          </w:tcPr>
          <w:p w14:paraId="37F731E1" w14:textId="29610D96" w:rsidR="00826624" w:rsidRPr="00836B57" w:rsidRDefault="00826624" w:rsidP="00B32530">
            <w:pPr>
              <w:rPr>
                <w:sz w:val="24"/>
                <w:szCs w:val="24"/>
              </w:rPr>
            </w:pPr>
            <w:r w:rsidRPr="00836B5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688" w:type="pct"/>
            <w:vAlign w:val="center"/>
          </w:tcPr>
          <w:p w14:paraId="21414A0D" w14:textId="01B4EAE8" w:rsidR="00826624" w:rsidRPr="003217FA" w:rsidRDefault="00826624" w:rsidP="007437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826624" w:rsidRPr="00B30CBB" w14:paraId="381910FD" w14:textId="77777777" w:rsidTr="007437D0">
        <w:tc>
          <w:tcPr>
            <w:tcW w:w="227" w:type="pct"/>
            <w:vAlign w:val="center"/>
          </w:tcPr>
          <w:p w14:paraId="646516DA" w14:textId="2695136A" w:rsidR="00826624" w:rsidRPr="007E136D" w:rsidRDefault="00826624" w:rsidP="00B32530">
            <w:pPr>
              <w:jc w:val="center"/>
              <w:rPr>
                <w:b/>
                <w:sz w:val="24"/>
                <w:szCs w:val="24"/>
              </w:rPr>
            </w:pPr>
            <w:r w:rsidRPr="007E136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558" w:type="pct"/>
            <w:vAlign w:val="center"/>
          </w:tcPr>
          <w:p w14:paraId="1FEE6A86" w14:textId="15A3F292" w:rsidR="00826624" w:rsidRPr="00B30CBB" w:rsidRDefault="00826624" w:rsidP="007E136D">
            <w:pPr>
              <w:jc w:val="center"/>
              <w:rPr>
                <w:b/>
                <w:bCs/>
                <w:iCs/>
                <w:color w:val="FF0000"/>
                <w:sz w:val="24"/>
                <w:szCs w:val="24"/>
              </w:rPr>
            </w:pPr>
            <w:r w:rsidRPr="00B30CBB">
              <w:rPr>
                <w:b/>
                <w:bCs/>
                <w:iCs/>
                <w:color w:val="FF0000"/>
                <w:sz w:val="24"/>
                <w:szCs w:val="24"/>
              </w:rPr>
              <w:t>Chủ đề 8:</w:t>
            </w:r>
          </w:p>
          <w:p w14:paraId="152A99BE" w14:textId="336F7C5D" w:rsidR="00826624" w:rsidRPr="00B30CBB" w:rsidRDefault="00826624" w:rsidP="007E136D">
            <w:pPr>
              <w:jc w:val="center"/>
              <w:rPr>
                <w:sz w:val="24"/>
                <w:szCs w:val="24"/>
                <w:lang w:val="vi-VN"/>
              </w:rPr>
            </w:pPr>
            <w:r w:rsidRPr="00B30CBB">
              <w:rPr>
                <w:sz w:val="24"/>
                <w:szCs w:val="24"/>
                <w:lang w:val="en-GB"/>
              </w:rPr>
              <w:t>Ôn tập chương II</w:t>
            </w:r>
          </w:p>
        </w:tc>
        <w:tc>
          <w:tcPr>
            <w:tcW w:w="227" w:type="pct"/>
            <w:vAlign w:val="center"/>
          </w:tcPr>
          <w:p w14:paraId="7372B4C2" w14:textId="77777777" w:rsidR="00826624" w:rsidRPr="00B30CBB" w:rsidRDefault="00826624" w:rsidP="00A034AD">
            <w:pPr>
              <w:jc w:val="center"/>
              <w:rPr>
                <w:sz w:val="24"/>
                <w:szCs w:val="24"/>
              </w:rPr>
            </w:pPr>
            <w:r w:rsidRPr="00B30CBB">
              <w:rPr>
                <w:sz w:val="24"/>
                <w:szCs w:val="24"/>
              </w:rPr>
              <w:t>2</w:t>
            </w:r>
          </w:p>
        </w:tc>
        <w:tc>
          <w:tcPr>
            <w:tcW w:w="273" w:type="pct"/>
            <w:gridSpan w:val="3"/>
            <w:vAlign w:val="center"/>
          </w:tcPr>
          <w:p w14:paraId="1E58BAC2" w14:textId="0D0288C8" w:rsidR="00826624" w:rsidRPr="00B30CBB" w:rsidRDefault="00826624" w:rsidP="00A034A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28-29</w:t>
            </w:r>
          </w:p>
        </w:tc>
        <w:tc>
          <w:tcPr>
            <w:tcW w:w="885" w:type="pct"/>
            <w:vAlign w:val="center"/>
          </w:tcPr>
          <w:p w14:paraId="19D8630C" w14:textId="77777777" w:rsidR="00826624" w:rsidRDefault="00826624" w:rsidP="0096771C">
            <w:pPr>
              <w:jc w:val="center"/>
            </w:pPr>
            <w:r w:rsidRPr="00185D5F">
              <w:t xml:space="preserve">Tuần </w:t>
            </w:r>
            <w:r>
              <w:t>10</w:t>
            </w:r>
          </w:p>
          <w:p w14:paraId="4D0168D0" w14:textId="58B08F2A" w:rsidR="00826624" w:rsidRPr="00B30CBB" w:rsidRDefault="00826624" w:rsidP="0096771C">
            <w:pPr>
              <w:jc w:val="center"/>
              <w:rPr>
                <w:sz w:val="24"/>
                <w:szCs w:val="24"/>
                <w:lang w:val="vi-VN"/>
              </w:rPr>
            </w:pPr>
            <w:r>
              <w:t>Tuần 11</w:t>
            </w:r>
          </w:p>
        </w:tc>
        <w:tc>
          <w:tcPr>
            <w:tcW w:w="1142" w:type="pct"/>
            <w:vAlign w:val="center"/>
          </w:tcPr>
          <w:p w14:paraId="4A1EC037" w14:textId="523065B2" w:rsidR="00826624" w:rsidRPr="00B30CBB" w:rsidRDefault="00826624" w:rsidP="00B32530">
            <w:pPr>
              <w:rPr>
                <w:sz w:val="24"/>
                <w:szCs w:val="24"/>
                <w:lang w:val="vi-VN"/>
              </w:rPr>
            </w:pPr>
            <w:r w:rsidRPr="00836B5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688" w:type="pct"/>
            <w:vAlign w:val="center"/>
          </w:tcPr>
          <w:p w14:paraId="18C0D0DB" w14:textId="023C578C" w:rsidR="00826624" w:rsidRPr="00B30CBB" w:rsidRDefault="00826624" w:rsidP="007437D0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826624" w:rsidRPr="00B30CBB" w14:paraId="7461EEB4" w14:textId="77777777" w:rsidTr="007437D0">
        <w:tc>
          <w:tcPr>
            <w:tcW w:w="227" w:type="pct"/>
            <w:vAlign w:val="center"/>
          </w:tcPr>
          <w:p w14:paraId="101F30BC" w14:textId="1D5C89F2" w:rsidR="00826624" w:rsidRPr="007E136D" w:rsidRDefault="00826624" w:rsidP="00B32530">
            <w:pPr>
              <w:jc w:val="center"/>
              <w:rPr>
                <w:b/>
                <w:sz w:val="24"/>
                <w:szCs w:val="24"/>
              </w:rPr>
            </w:pPr>
            <w:r w:rsidRPr="007E136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558" w:type="pct"/>
            <w:vAlign w:val="center"/>
          </w:tcPr>
          <w:p w14:paraId="18796C7A" w14:textId="4D9D75F9" w:rsidR="00826624" w:rsidRPr="00B30CBB" w:rsidRDefault="00826624" w:rsidP="007E136D">
            <w:pPr>
              <w:jc w:val="center"/>
              <w:rPr>
                <w:b/>
                <w:bCs/>
                <w:iCs/>
                <w:color w:val="FF0000"/>
                <w:sz w:val="24"/>
                <w:szCs w:val="24"/>
              </w:rPr>
            </w:pPr>
            <w:r w:rsidRPr="00B30CBB">
              <w:rPr>
                <w:b/>
                <w:bCs/>
                <w:iCs/>
                <w:color w:val="FF0000"/>
                <w:sz w:val="24"/>
                <w:szCs w:val="24"/>
              </w:rPr>
              <w:t>Chủ đề 9:</w:t>
            </w:r>
          </w:p>
          <w:p w14:paraId="260FF01E" w14:textId="2CC3AE5F" w:rsidR="00826624" w:rsidRPr="00B30CBB" w:rsidRDefault="00826624" w:rsidP="007E136D">
            <w:pPr>
              <w:jc w:val="center"/>
              <w:rPr>
                <w:sz w:val="24"/>
                <w:szCs w:val="24"/>
                <w:lang w:val="en-GB"/>
              </w:rPr>
            </w:pPr>
            <w:r w:rsidRPr="00B30CBB">
              <w:rPr>
                <w:sz w:val="24"/>
                <w:szCs w:val="24"/>
              </w:rPr>
              <w:t>Phương pháp quy nạp toán học</w:t>
            </w:r>
          </w:p>
          <w:p w14:paraId="2322FCCD" w14:textId="77777777" w:rsidR="00826624" w:rsidRDefault="00826624" w:rsidP="007E136D">
            <w:pPr>
              <w:jc w:val="center"/>
              <w:rPr>
                <w:sz w:val="24"/>
                <w:szCs w:val="24"/>
              </w:rPr>
            </w:pPr>
            <w:r w:rsidRPr="00B30CBB">
              <w:rPr>
                <w:sz w:val="24"/>
                <w:szCs w:val="24"/>
              </w:rPr>
              <w:lastRenderedPageBreak/>
              <w:t>(Gồm §1)</w:t>
            </w:r>
          </w:p>
          <w:p w14:paraId="179D4C41" w14:textId="4AC942AE" w:rsidR="00826624" w:rsidRPr="00B30CBB" w:rsidRDefault="00826624" w:rsidP="007E136D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231" w:type="pct"/>
            <w:gridSpan w:val="2"/>
            <w:vAlign w:val="center"/>
          </w:tcPr>
          <w:p w14:paraId="6007E327" w14:textId="77777777" w:rsidR="00826624" w:rsidRPr="00B30CBB" w:rsidRDefault="00826624" w:rsidP="00A034AD">
            <w:pPr>
              <w:jc w:val="center"/>
              <w:rPr>
                <w:sz w:val="24"/>
                <w:szCs w:val="24"/>
              </w:rPr>
            </w:pPr>
            <w:r w:rsidRPr="00B30CB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69" w:type="pct"/>
            <w:gridSpan w:val="2"/>
            <w:vAlign w:val="center"/>
          </w:tcPr>
          <w:p w14:paraId="088316AF" w14:textId="77148220" w:rsidR="00826624" w:rsidRPr="00B30CBB" w:rsidRDefault="00826624" w:rsidP="00A034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85" w:type="pct"/>
            <w:vAlign w:val="center"/>
          </w:tcPr>
          <w:p w14:paraId="2809EC7A" w14:textId="7DF14C9E" w:rsidR="00826624" w:rsidRPr="00B30CBB" w:rsidRDefault="00826624" w:rsidP="002F522D">
            <w:pPr>
              <w:jc w:val="center"/>
              <w:rPr>
                <w:sz w:val="24"/>
                <w:szCs w:val="24"/>
                <w:lang w:val="vi-VN"/>
              </w:rPr>
            </w:pPr>
            <w:r w:rsidRPr="00185D5F">
              <w:t xml:space="preserve">Tuần </w:t>
            </w:r>
            <w:r>
              <w:t>11</w:t>
            </w:r>
          </w:p>
        </w:tc>
        <w:tc>
          <w:tcPr>
            <w:tcW w:w="1142" w:type="pct"/>
            <w:vAlign w:val="center"/>
          </w:tcPr>
          <w:p w14:paraId="1FC1C0F1" w14:textId="65ED5565" w:rsidR="00826624" w:rsidRPr="00B30CBB" w:rsidRDefault="00826624" w:rsidP="00B32530">
            <w:pPr>
              <w:rPr>
                <w:sz w:val="24"/>
                <w:szCs w:val="24"/>
                <w:lang w:val="vi-VN"/>
              </w:rPr>
            </w:pPr>
            <w:r w:rsidRPr="00836B5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688" w:type="pct"/>
            <w:vAlign w:val="center"/>
          </w:tcPr>
          <w:p w14:paraId="67138F00" w14:textId="2BCE050A" w:rsidR="00826624" w:rsidRPr="00B30CBB" w:rsidRDefault="00826624" w:rsidP="007437D0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826624" w:rsidRPr="00B30CBB" w14:paraId="5FCD45AA" w14:textId="77777777" w:rsidTr="007437D0">
        <w:tc>
          <w:tcPr>
            <w:tcW w:w="227" w:type="pct"/>
            <w:vAlign w:val="center"/>
          </w:tcPr>
          <w:p w14:paraId="714B0350" w14:textId="67F10E14" w:rsidR="00826624" w:rsidRPr="007E136D" w:rsidRDefault="00826624" w:rsidP="00B32530">
            <w:pPr>
              <w:jc w:val="center"/>
              <w:rPr>
                <w:b/>
                <w:sz w:val="24"/>
                <w:szCs w:val="24"/>
              </w:rPr>
            </w:pPr>
            <w:r w:rsidRPr="007E136D">
              <w:rPr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1558" w:type="pct"/>
            <w:vAlign w:val="center"/>
          </w:tcPr>
          <w:p w14:paraId="054336FA" w14:textId="6A052EFA" w:rsidR="00826624" w:rsidRPr="00B30CBB" w:rsidRDefault="00826624" w:rsidP="007E136D">
            <w:pPr>
              <w:jc w:val="center"/>
              <w:rPr>
                <w:b/>
                <w:bCs/>
                <w:iCs/>
                <w:color w:val="FF0000"/>
                <w:sz w:val="24"/>
                <w:szCs w:val="24"/>
              </w:rPr>
            </w:pPr>
            <w:r w:rsidRPr="00B30CBB">
              <w:rPr>
                <w:b/>
                <w:bCs/>
                <w:iCs/>
                <w:color w:val="FF0000"/>
                <w:sz w:val="24"/>
                <w:szCs w:val="24"/>
              </w:rPr>
              <w:t>Chủ đề 10:</w:t>
            </w:r>
          </w:p>
          <w:p w14:paraId="38E09BDA" w14:textId="63E81D10" w:rsidR="00826624" w:rsidRPr="00B30CBB" w:rsidRDefault="00826624" w:rsidP="007E136D">
            <w:pPr>
              <w:jc w:val="center"/>
              <w:rPr>
                <w:sz w:val="24"/>
                <w:szCs w:val="24"/>
                <w:lang w:val="en-GB"/>
              </w:rPr>
            </w:pPr>
            <w:r w:rsidRPr="00B30CBB">
              <w:rPr>
                <w:sz w:val="24"/>
                <w:szCs w:val="24"/>
              </w:rPr>
              <w:t>Dãy số</w:t>
            </w:r>
          </w:p>
          <w:p w14:paraId="65CB0594" w14:textId="61AAFB34" w:rsidR="00826624" w:rsidRPr="00B30CBB" w:rsidRDefault="00826624" w:rsidP="007E136D">
            <w:pPr>
              <w:jc w:val="center"/>
              <w:rPr>
                <w:sz w:val="24"/>
                <w:szCs w:val="24"/>
                <w:lang w:val="vi-VN"/>
              </w:rPr>
            </w:pPr>
            <w:r w:rsidRPr="00B30CBB">
              <w:rPr>
                <w:sz w:val="24"/>
                <w:szCs w:val="24"/>
              </w:rPr>
              <w:t>(Gồm §2)</w:t>
            </w:r>
          </w:p>
        </w:tc>
        <w:tc>
          <w:tcPr>
            <w:tcW w:w="231" w:type="pct"/>
            <w:gridSpan w:val="2"/>
            <w:vAlign w:val="center"/>
          </w:tcPr>
          <w:p w14:paraId="5CB72902" w14:textId="77777777" w:rsidR="00826624" w:rsidRPr="00B30CBB" w:rsidRDefault="00826624" w:rsidP="00A034AD">
            <w:pPr>
              <w:jc w:val="center"/>
              <w:rPr>
                <w:sz w:val="24"/>
                <w:szCs w:val="24"/>
              </w:rPr>
            </w:pPr>
            <w:r w:rsidRPr="00B30CBB">
              <w:rPr>
                <w:sz w:val="24"/>
                <w:szCs w:val="24"/>
              </w:rPr>
              <w:t>2</w:t>
            </w:r>
          </w:p>
        </w:tc>
        <w:tc>
          <w:tcPr>
            <w:tcW w:w="269" w:type="pct"/>
            <w:gridSpan w:val="2"/>
            <w:vAlign w:val="center"/>
          </w:tcPr>
          <w:p w14:paraId="38A1DFCC" w14:textId="3AA2BCAC" w:rsidR="00826624" w:rsidRPr="00B30CBB" w:rsidRDefault="00826624" w:rsidP="00A034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31-32</w:t>
            </w:r>
          </w:p>
        </w:tc>
        <w:tc>
          <w:tcPr>
            <w:tcW w:w="885" w:type="pct"/>
            <w:vAlign w:val="center"/>
          </w:tcPr>
          <w:p w14:paraId="711595AD" w14:textId="40A15414" w:rsidR="00826624" w:rsidRDefault="00826624" w:rsidP="002F522D">
            <w:pPr>
              <w:jc w:val="center"/>
            </w:pPr>
            <w:r w:rsidRPr="00185D5F">
              <w:t xml:space="preserve">Tuần </w:t>
            </w:r>
            <w:r>
              <w:t>12</w:t>
            </w:r>
          </w:p>
          <w:p w14:paraId="35137791" w14:textId="2D153F1D" w:rsidR="00826624" w:rsidRPr="00B30CBB" w:rsidRDefault="00826624" w:rsidP="007A350F">
            <w:pPr>
              <w:rPr>
                <w:sz w:val="24"/>
                <w:szCs w:val="24"/>
                <w:lang w:val="vi-VN"/>
              </w:rPr>
            </w:pPr>
          </w:p>
        </w:tc>
        <w:tc>
          <w:tcPr>
            <w:tcW w:w="1142" w:type="pct"/>
            <w:vAlign w:val="center"/>
          </w:tcPr>
          <w:p w14:paraId="46DEC314" w14:textId="4A44889B" w:rsidR="00826624" w:rsidRPr="00B30CBB" w:rsidRDefault="00826624" w:rsidP="00B32530">
            <w:pPr>
              <w:rPr>
                <w:sz w:val="24"/>
                <w:szCs w:val="24"/>
                <w:lang w:val="vi-VN"/>
              </w:rPr>
            </w:pPr>
            <w:r w:rsidRPr="00836B5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688" w:type="pct"/>
            <w:vAlign w:val="center"/>
          </w:tcPr>
          <w:p w14:paraId="6AEEA217" w14:textId="3BF1DECE" w:rsidR="00826624" w:rsidRPr="00B30CBB" w:rsidRDefault="00826624" w:rsidP="007437D0">
            <w:pPr>
              <w:ind w:lef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826624" w:rsidRPr="00B30CBB" w14:paraId="3D2881C5" w14:textId="77777777" w:rsidTr="007437D0">
        <w:tc>
          <w:tcPr>
            <w:tcW w:w="227" w:type="pct"/>
            <w:vAlign w:val="center"/>
          </w:tcPr>
          <w:p w14:paraId="1C960890" w14:textId="6F1A9B22" w:rsidR="00826624" w:rsidRPr="007E136D" w:rsidRDefault="00826624" w:rsidP="00B32530">
            <w:pPr>
              <w:jc w:val="center"/>
              <w:rPr>
                <w:b/>
                <w:sz w:val="24"/>
                <w:szCs w:val="24"/>
              </w:rPr>
            </w:pPr>
            <w:r w:rsidRPr="007E136D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558" w:type="pct"/>
            <w:vAlign w:val="center"/>
          </w:tcPr>
          <w:p w14:paraId="7EA0C033" w14:textId="5AAFCC66" w:rsidR="00826624" w:rsidRPr="00B30CBB" w:rsidRDefault="00826624" w:rsidP="007E136D">
            <w:pPr>
              <w:jc w:val="center"/>
              <w:rPr>
                <w:b/>
                <w:bCs/>
                <w:iCs/>
                <w:color w:val="FF0000"/>
                <w:sz w:val="24"/>
                <w:szCs w:val="24"/>
              </w:rPr>
            </w:pPr>
            <w:r w:rsidRPr="00B30CBB">
              <w:rPr>
                <w:b/>
                <w:bCs/>
                <w:iCs/>
                <w:color w:val="FF0000"/>
                <w:sz w:val="24"/>
                <w:szCs w:val="24"/>
              </w:rPr>
              <w:t>Chủ đề 11:</w:t>
            </w:r>
          </w:p>
          <w:p w14:paraId="34F0D5E7" w14:textId="254139E0" w:rsidR="00826624" w:rsidRPr="00B30CBB" w:rsidRDefault="00826624" w:rsidP="007E136D">
            <w:pPr>
              <w:jc w:val="center"/>
              <w:rPr>
                <w:sz w:val="24"/>
                <w:szCs w:val="24"/>
                <w:lang w:val="en-GB"/>
              </w:rPr>
            </w:pPr>
            <w:r w:rsidRPr="00B30CBB">
              <w:rPr>
                <w:sz w:val="24"/>
                <w:szCs w:val="24"/>
              </w:rPr>
              <w:t>Cấp số cộng</w:t>
            </w:r>
          </w:p>
          <w:p w14:paraId="42D33E66" w14:textId="7647A0CD" w:rsidR="00826624" w:rsidRPr="00B30CBB" w:rsidRDefault="00826624" w:rsidP="007E136D">
            <w:pPr>
              <w:jc w:val="center"/>
              <w:rPr>
                <w:sz w:val="24"/>
                <w:szCs w:val="24"/>
                <w:lang w:val="vi-VN"/>
              </w:rPr>
            </w:pPr>
            <w:r w:rsidRPr="00B30CBB">
              <w:rPr>
                <w:sz w:val="24"/>
                <w:szCs w:val="24"/>
              </w:rPr>
              <w:t>(Gồm §3)</w:t>
            </w:r>
          </w:p>
        </w:tc>
        <w:tc>
          <w:tcPr>
            <w:tcW w:w="231" w:type="pct"/>
            <w:gridSpan w:val="2"/>
            <w:vAlign w:val="center"/>
          </w:tcPr>
          <w:p w14:paraId="4C6D48FD" w14:textId="77777777" w:rsidR="00826624" w:rsidRPr="00B30CBB" w:rsidRDefault="00826624" w:rsidP="00A034AD">
            <w:pPr>
              <w:jc w:val="center"/>
              <w:rPr>
                <w:sz w:val="24"/>
                <w:szCs w:val="24"/>
              </w:rPr>
            </w:pPr>
            <w:r w:rsidRPr="00B30CBB">
              <w:rPr>
                <w:sz w:val="24"/>
                <w:szCs w:val="24"/>
              </w:rPr>
              <w:t>2</w:t>
            </w:r>
          </w:p>
        </w:tc>
        <w:tc>
          <w:tcPr>
            <w:tcW w:w="269" w:type="pct"/>
            <w:gridSpan w:val="2"/>
            <w:vAlign w:val="center"/>
          </w:tcPr>
          <w:p w14:paraId="3D0DB0D6" w14:textId="1D31609A" w:rsidR="00826624" w:rsidRPr="00B30CBB" w:rsidRDefault="00826624" w:rsidP="00A034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33-34</w:t>
            </w:r>
          </w:p>
        </w:tc>
        <w:tc>
          <w:tcPr>
            <w:tcW w:w="885" w:type="pct"/>
            <w:vAlign w:val="center"/>
          </w:tcPr>
          <w:p w14:paraId="5145DD27" w14:textId="5B90891C" w:rsidR="00826624" w:rsidRPr="007A350F" w:rsidRDefault="00826624" w:rsidP="007A350F">
            <w:pPr>
              <w:jc w:val="center"/>
            </w:pPr>
            <w:r w:rsidRPr="00185D5F">
              <w:t xml:space="preserve">Tuần </w:t>
            </w:r>
            <w:r>
              <w:t>13</w:t>
            </w:r>
          </w:p>
        </w:tc>
        <w:tc>
          <w:tcPr>
            <w:tcW w:w="1142" w:type="pct"/>
            <w:vAlign w:val="center"/>
          </w:tcPr>
          <w:p w14:paraId="00421217" w14:textId="33B57FF5" w:rsidR="00826624" w:rsidRPr="00B30CBB" w:rsidRDefault="00826624" w:rsidP="00B32530">
            <w:pPr>
              <w:rPr>
                <w:sz w:val="24"/>
                <w:szCs w:val="24"/>
                <w:lang w:val="vi-VN"/>
              </w:rPr>
            </w:pPr>
            <w:r w:rsidRPr="00836B5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688" w:type="pct"/>
            <w:vAlign w:val="center"/>
          </w:tcPr>
          <w:p w14:paraId="01BCA592" w14:textId="3AE6A75E" w:rsidR="00826624" w:rsidRPr="00B30CBB" w:rsidRDefault="00826624" w:rsidP="007437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826624" w:rsidRPr="00B30CBB" w14:paraId="11EA6CB9" w14:textId="77777777" w:rsidTr="007437D0">
        <w:tc>
          <w:tcPr>
            <w:tcW w:w="227" w:type="pct"/>
            <w:vAlign w:val="center"/>
          </w:tcPr>
          <w:p w14:paraId="5800B57C" w14:textId="2F081A7D" w:rsidR="00826624" w:rsidRPr="007E136D" w:rsidRDefault="00826624" w:rsidP="00B32530">
            <w:pPr>
              <w:jc w:val="center"/>
              <w:rPr>
                <w:b/>
                <w:sz w:val="24"/>
                <w:szCs w:val="24"/>
              </w:rPr>
            </w:pPr>
            <w:r w:rsidRPr="007E136D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558" w:type="pct"/>
            <w:vAlign w:val="center"/>
          </w:tcPr>
          <w:p w14:paraId="77FA6B3F" w14:textId="52561187" w:rsidR="00826624" w:rsidRPr="00B30CBB" w:rsidRDefault="00826624" w:rsidP="007E136D">
            <w:pPr>
              <w:jc w:val="center"/>
              <w:rPr>
                <w:b/>
                <w:bCs/>
                <w:iCs/>
                <w:color w:val="FF0000"/>
                <w:sz w:val="24"/>
                <w:szCs w:val="24"/>
              </w:rPr>
            </w:pPr>
            <w:r w:rsidRPr="00B30CBB">
              <w:rPr>
                <w:b/>
                <w:bCs/>
                <w:iCs/>
                <w:color w:val="FF0000"/>
                <w:sz w:val="24"/>
                <w:szCs w:val="24"/>
              </w:rPr>
              <w:t>Chủ đề 12:</w:t>
            </w:r>
          </w:p>
          <w:p w14:paraId="50D1D77E" w14:textId="4AEB4900" w:rsidR="00826624" w:rsidRPr="00B30CBB" w:rsidRDefault="00826624" w:rsidP="007E136D">
            <w:pPr>
              <w:spacing w:line="0" w:lineRule="atLeast"/>
              <w:jc w:val="center"/>
              <w:rPr>
                <w:sz w:val="24"/>
                <w:szCs w:val="24"/>
                <w:lang w:val="en-GB"/>
              </w:rPr>
            </w:pPr>
            <w:r w:rsidRPr="00B30CBB">
              <w:rPr>
                <w:sz w:val="24"/>
                <w:szCs w:val="24"/>
              </w:rPr>
              <w:t>Cấp số nhân</w:t>
            </w:r>
          </w:p>
          <w:p w14:paraId="2E3F2F70" w14:textId="336BA923" w:rsidR="00826624" w:rsidRPr="00B30CBB" w:rsidRDefault="00826624" w:rsidP="007E136D">
            <w:pPr>
              <w:spacing w:line="0" w:lineRule="atLeast"/>
              <w:jc w:val="center"/>
              <w:rPr>
                <w:sz w:val="24"/>
                <w:szCs w:val="24"/>
                <w:lang w:val="en-GB"/>
              </w:rPr>
            </w:pPr>
            <w:r w:rsidRPr="00B30CBB">
              <w:rPr>
                <w:sz w:val="24"/>
                <w:szCs w:val="24"/>
              </w:rPr>
              <w:t>(Gồm §4)</w:t>
            </w:r>
          </w:p>
        </w:tc>
        <w:tc>
          <w:tcPr>
            <w:tcW w:w="231" w:type="pct"/>
            <w:gridSpan w:val="2"/>
            <w:vAlign w:val="center"/>
          </w:tcPr>
          <w:p w14:paraId="189901B1" w14:textId="77777777" w:rsidR="00826624" w:rsidRPr="00B30CBB" w:rsidRDefault="00826624" w:rsidP="00A034AD">
            <w:pPr>
              <w:jc w:val="center"/>
              <w:rPr>
                <w:sz w:val="24"/>
                <w:szCs w:val="24"/>
              </w:rPr>
            </w:pPr>
            <w:r w:rsidRPr="00B30CBB">
              <w:rPr>
                <w:sz w:val="24"/>
                <w:szCs w:val="24"/>
              </w:rPr>
              <w:t>2</w:t>
            </w:r>
          </w:p>
        </w:tc>
        <w:tc>
          <w:tcPr>
            <w:tcW w:w="269" w:type="pct"/>
            <w:gridSpan w:val="2"/>
            <w:vAlign w:val="center"/>
          </w:tcPr>
          <w:p w14:paraId="490BA9EA" w14:textId="799889F9" w:rsidR="00826624" w:rsidRPr="00B30CBB" w:rsidRDefault="00826624" w:rsidP="00A034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35-36</w:t>
            </w:r>
          </w:p>
        </w:tc>
        <w:tc>
          <w:tcPr>
            <w:tcW w:w="885" w:type="pct"/>
            <w:vAlign w:val="center"/>
          </w:tcPr>
          <w:p w14:paraId="5F8241C2" w14:textId="4B7E710B" w:rsidR="00826624" w:rsidRPr="007A350F" w:rsidRDefault="00826624" w:rsidP="007A350F">
            <w:pPr>
              <w:jc w:val="center"/>
            </w:pPr>
            <w:r w:rsidRPr="00185D5F">
              <w:t xml:space="preserve">Tuần </w:t>
            </w:r>
            <w:r>
              <w:t>14</w:t>
            </w:r>
          </w:p>
        </w:tc>
        <w:tc>
          <w:tcPr>
            <w:tcW w:w="1142" w:type="pct"/>
            <w:vAlign w:val="center"/>
          </w:tcPr>
          <w:p w14:paraId="2321A1D2" w14:textId="5E50254B" w:rsidR="00826624" w:rsidRPr="00B30CBB" w:rsidRDefault="00826624" w:rsidP="00B32530">
            <w:pPr>
              <w:rPr>
                <w:sz w:val="24"/>
                <w:szCs w:val="24"/>
                <w:lang w:val="vi-VN"/>
              </w:rPr>
            </w:pPr>
            <w:r w:rsidRPr="00836B5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688" w:type="pct"/>
            <w:vAlign w:val="center"/>
          </w:tcPr>
          <w:p w14:paraId="5C49AFCF" w14:textId="111F5885" w:rsidR="00826624" w:rsidRPr="00B30CBB" w:rsidRDefault="00826624" w:rsidP="007437D0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826624" w:rsidRPr="00B30CBB" w14:paraId="68F2B140" w14:textId="77777777" w:rsidTr="007437D0">
        <w:tc>
          <w:tcPr>
            <w:tcW w:w="227" w:type="pct"/>
            <w:vAlign w:val="center"/>
          </w:tcPr>
          <w:p w14:paraId="7937670A" w14:textId="4B480B94" w:rsidR="00826624" w:rsidRPr="007E136D" w:rsidRDefault="00826624" w:rsidP="00B32530">
            <w:pPr>
              <w:jc w:val="center"/>
              <w:rPr>
                <w:b/>
                <w:sz w:val="24"/>
                <w:szCs w:val="24"/>
              </w:rPr>
            </w:pPr>
            <w:r w:rsidRPr="007E136D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558" w:type="pct"/>
            <w:vAlign w:val="center"/>
          </w:tcPr>
          <w:p w14:paraId="3CB6BE3C" w14:textId="3F5C607D" w:rsidR="00826624" w:rsidRPr="00B30CBB" w:rsidRDefault="00826624" w:rsidP="007E136D">
            <w:pPr>
              <w:jc w:val="center"/>
              <w:rPr>
                <w:b/>
                <w:bCs/>
                <w:iCs/>
                <w:color w:val="FF0000"/>
                <w:sz w:val="24"/>
                <w:szCs w:val="24"/>
              </w:rPr>
            </w:pPr>
            <w:r w:rsidRPr="00B30CBB">
              <w:rPr>
                <w:b/>
                <w:bCs/>
                <w:iCs/>
                <w:color w:val="FF0000"/>
                <w:sz w:val="24"/>
                <w:szCs w:val="24"/>
              </w:rPr>
              <w:t>Chủ đề 13:</w:t>
            </w:r>
          </w:p>
          <w:p w14:paraId="5D78E1BA" w14:textId="26BCF3E3" w:rsidR="00826624" w:rsidRPr="00B30CBB" w:rsidRDefault="00826624" w:rsidP="007E136D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B30CBB">
              <w:rPr>
                <w:sz w:val="24"/>
                <w:szCs w:val="24"/>
              </w:rPr>
              <w:t>Ôn tập chương 3</w:t>
            </w:r>
          </w:p>
        </w:tc>
        <w:tc>
          <w:tcPr>
            <w:tcW w:w="231" w:type="pct"/>
            <w:gridSpan w:val="2"/>
            <w:vAlign w:val="center"/>
          </w:tcPr>
          <w:p w14:paraId="27F4A4A1" w14:textId="77777777" w:rsidR="00826624" w:rsidRPr="00B30CBB" w:rsidRDefault="00826624" w:rsidP="00A034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" w:type="pct"/>
            <w:gridSpan w:val="2"/>
            <w:vAlign w:val="center"/>
          </w:tcPr>
          <w:p w14:paraId="0178772A" w14:textId="333F9C3B" w:rsidR="00826624" w:rsidRPr="00B30CBB" w:rsidRDefault="00826624" w:rsidP="00A034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885" w:type="pct"/>
            <w:vAlign w:val="center"/>
          </w:tcPr>
          <w:p w14:paraId="05802A87" w14:textId="016C2F75" w:rsidR="00826624" w:rsidRPr="0096771C" w:rsidRDefault="00826624" w:rsidP="002F522D">
            <w:pPr>
              <w:jc w:val="center"/>
            </w:pPr>
            <w:r w:rsidRPr="00185D5F">
              <w:t xml:space="preserve">Tuần </w:t>
            </w:r>
            <w:r>
              <w:t>15</w:t>
            </w:r>
          </w:p>
        </w:tc>
        <w:tc>
          <w:tcPr>
            <w:tcW w:w="1142" w:type="pct"/>
            <w:vAlign w:val="center"/>
          </w:tcPr>
          <w:p w14:paraId="20EC2D3A" w14:textId="5D105C47" w:rsidR="00826624" w:rsidRPr="00B30CBB" w:rsidRDefault="00826624" w:rsidP="00B32530">
            <w:pPr>
              <w:rPr>
                <w:sz w:val="24"/>
                <w:szCs w:val="24"/>
                <w:lang w:val="vi-VN"/>
              </w:rPr>
            </w:pPr>
            <w:r w:rsidRPr="00836B5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688" w:type="pct"/>
            <w:vAlign w:val="center"/>
          </w:tcPr>
          <w:p w14:paraId="1F8FC12D" w14:textId="0F3FE73A" w:rsidR="00826624" w:rsidRPr="00B30CBB" w:rsidRDefault="00826624" w:rsidP="007437D0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826624" w:rsidRPr="00B30CBB" w14:paraId="3B2C7234" w14:textId="77777777" w:rsidTr="007437D0">
        <w:trPr>
          <w:trHeight w:val="240"/>
        </w:trPr>
        <w:tc>
          <w:tcPr>
            <w:tcW w:w="227" w:type="pct"/>
            <w:vMerge w:val="restart"/>
            <w:vAlign w:val="center"/>
          </w:tcPr>
          <w:p w14:paraId="5E2512B4" w14:textId="2BB0ED4F" w:rsidR="00826624" w:rsidRPr="007E136D" w:rsidRDefault="00826624" w:rsidP="00B32530">
            <w:pPr>
              <w:jc w:val="center"/>
              <w:rPr>
                <w:b/>
                <w:sz w:val="24"/>
                <w:szCs w:val="24"/>
              </w:rPr>
            </w:pPr>
            <w:r w:rsidRPr="007E136D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558" w:type="pct"/>
            <w:vMerge w:val="restart"/>
            <w:vAlign w:val="center"/>
          </w:tcPr>
          <w:p w14:paraId="49ACCB5A" w14:textId="55EE6CEE" w:rsidR="00826624" w:rsidRPr="00B30CBB" w:rsidRDefault="00826624" w:rsidP="007E136D">
            <w:pPr>
              <w:jc w:val="center"/>
              <w:rPr>
                <w:b/>
                <w:bCs/>
                <w:iCs/>
                <w:color w:val="FF0000"/>
                <w:sz w:val="24"/>
                <w:szCs w:val="24"/>
              </w:rPr>
            </w:pPr>
            <w:r w:rsidRPr="00B30CBB">
              <w:rPr>
                <w:b/>
                <w:bCs/>
                <w:iCs/>
                <w:color w:val="FF0000"/>
                <w:sz w:val="24"/>
                <w:szCs w:val="24"/>
              </w:rPr>
              <w:t>Chủ đề 14:</w:t>
            </w:r>
          </w:p>
          <w:p w14:paraId="4FC7FAA0" w14:textId="5B75F755" w:rsidR="00826624" w:rsidRPr="00B30CBB" w:rsidRDefault="00826624" w:rsidP="007E136D">
            <w:pPr>
              <w:spacing w:line="0" w:lineRule="atLeast"/>
              <w:jc w:val="center"/>
              <w:rPr>
                <w:b/>
                <w:bCs/>
                <w:iCs/>
                <w:color w:val="FF0000"/>
                <w:sz w:val="24"/>
                <w:szCs w:val="24"/>
              </w:rPr>
            </w:pPr>
            <w:r w:rsidRPr="00B30CBB">
              <w:rPr>
                <w:b/>
                <w:bCs/>
                <w:iCs/>
                <w:sz w:val="24"/>
                <w:szCs w:val="24"/>
              </w:rPr>
              <w:t>Ôn tập học kỳ I</w:t>
            </w:r>
          </w:p>
          <w:p w14:paraId="4F4B6E63" w14:textId="77777777" w:rsidR="00826624" w:rsidRPr="00B30CBB" w:rsidRDefault="00826624" w:rsidP="007E136D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31" w:type="pct"/>
            <w:gridSpan w:val="2"/>
            <w:vMerge w:val="restart"/>
            <w:vAlign w:val="center"/>
          </w:tcPr>
          <w:p w14:paraId="6F9F7B36" w14:textId="77777777" w:rsidR="00826624" w:rsidRPr="00B30CBB" w:rsidRDefault="00826624" w:rsidP="00A034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69" w:type="pct"/>
            <w:gridSpan w:val="2"/>
            <w:vAlign w:val="center"/>
          </w:tcPr>
          <w:p w14:paraId="1BD6B47E" w14:textId="4B2E7125" w:rsidR="00826624" w:rsidRPr="00B30CBB" w:rsidRDefault="00826624" w:rsidP="00A034A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885" w:type="pct"/>
            <w:vAlign w:val="center"/>
          </w:tcPr>
          <w:p w14:paraId="16D7082A" w14:textId="15A2032D" w:rsidR="00826624" w:rsidRPr="002F522D" w:rsidRDefault="00826624" w:rsidP="002F522D">
            <w:pPr>
              <w:jc w:val="center"/>
            </w:pPr>
            <w:r w:rsidRPr="00185D5F">
              <w:t xml:space="preserve">Tuần </w:t>
            </w:r>
            <w:r>
              <w:t>15</w:t>
            </w:r>
          </w:p>
        </w:tc>
        <w:tc>
          <w:tcPr>
            <w:tcW w:w="1142" w:type="pct"/>
            <w:vAlign w:val="center"/>
          </w:tcPr>
          <w:p w14:paraId="5260E42F" w14:textId="3C8654EA" w:rsidR="00826624" w:rsidRPr="00B30CBB" w:rsidRDefault="00826624" w:rsidP="00B32530">
            <w:pPr>
              <w:rPr>
                <w:sz w:val="24"/>
                <w:szCs w:val="24"/>
                <w:lang w:val="vi-VN"/>
              </w:rPr>
            </w:pPr>
            <w:r w:rsidRPr="00836B5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688" w:type="pct"/>
            <w:vAlign w:val="center"/>
          </w:tcPr>
          <w:p w14:paraId="6A1ED05D" w14:textId="1F17784B" w:rsidR="00826624" w:rsidRPr="00B30CBB" w:rsidRDefault="00826624" w:rsidP="007437D0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826624" w:rsidRPr="00B30CBB" w14:paraId="007457AE" w14:textId="77777777" w:rsidTr="007437D0">
        <w:trPr>
          <w:trHeight w:val="360"/>
        </w:trPr>
        <w:tc>
          <w:tcPr>
            <w:tcW w:w="227" w:type="pct"/>
            <w:vMerge/>
            <w:vAlign w:val="center"/>
          </w:tcPr>
          <w:p w14:paraId="3BD7726F" w14:textId="77777777" w:rsidR="00826624" w:rsidRPr="007E136D" w:rsidRDefault="00826624" w:rsidP="00B325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14:paraId="534DD920" w14:textId="77777777" w:rsidR="00826624" w:rsidRPr="00B30CBB" w:rsidRDefault="00826624" w:rsidP="007E136D">
            <w:pPr>
              <w:jc w:val="center"/>
              <w:rPr>
                <w:b/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231" w:type="pct"/>
            <w:gridSpan w:val="2"/>
            <w:vMerge/>
            <w:vAlign w:val="center"/>
          </w:tcPr>
          <w:p w14:paraId="6C8F816E" w14:textId="77777777" w:rsidR="00826624" w:rsidRDefault="00826624" w:rsidP="00A034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vAlign w:val="center"/>
          </w:tcPr>
          <w:p w14:paraId="58654CE0" w14:textId="3944E7A3" w:rsidR="00826624" w:rsidRDefault="00826624" w:rsidP="00A034A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39-40</w:t>
            </w:r>
          </w:p>
        </w:tc>
        <w:tc>
          <w:tcPr>
            <w:tcW w:w="885" w:type="pct"/>
            <w:vAlign w:val="center"/>
          </w:tcPr>
          <w:p w14:paraId="41430737" w14:textId="75D28753" w:rsidR="00826624" w:rsidRPr="00185D5F" w:rsidRDefault="00826624" w:rsidP="002F522D">
            <w:pPr>
              <w:jc w:val="center"/>
            </w:pPr>
            <w:r w:rsidRPr="00185D5F">
              <w:t xml:space="preserve">Tuần </w:t>
            </w:r>
            <w:r>
              <w:t>16</w:t>
            </w:r>
          </w:p>
        </w:tc>
        <w:tc>
          <w:tcPr>
            <w:tcW w:w="1142" w:type="pct"/>
            <w:vAlign w:val="center"/>
          </w:tcPr>
          <w:p w14:paraId="43789AA7" w14:textId="2A4AECDD" w:rsidR="00826624" w:rsidRPr="00836B57" w:rsidRDefault="00826624" w:rsidP="00B32530">
            <w:pPr>
              <w:rPr>
                <w:sz w:val="24"/>
                <w:szCs w:val="24"/>
              </w:rPr>
            </w:pPr>
            <w:r w:rsidRPr="00836B5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688" w:type="pct"/>
            <w:vAlign w:val="center"/>
          </w:tcPr>
          <w:p w14:paraId="04D1D210" w14:textId="4557B4B0" w:rsidR="00826624" w:rsidRPr="003217FA" w:rsidRDefault="00826624" w:rsidP="007437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826624" w:rsidRPr="00B30CBB" w14:paraId="4B4E4DEF" w14:textId="77777777" w:rsidTr="007437D0">
        <w:trPr>
          <w:trHeight w:val="240"/>
        </w:trPr>
        <w:tc>
          <w:tcPr>
            <w:tcW w:w="227" w:type="pct"/>
            <w:vMerge/>
            <w:vAlign w:val="center"/>
          </w:tcPr>
          <w:p w14:paraId="0A3BA2DF" w14:textId="77777777" w:rsidR="00826624" w:rsidRPr="007E136D" w:rsidRDefault="00826624" w:rsidP="00B325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14:paraId="2CE3F172" w14:textId="77777777" w:rsidR="00826624" w:rsidRPr="00B30CBB" w:rsidRDefault="00826624" w:rsidP="007E136D">
            <w:pPr>
              <w:jc w:val="center"/>
              <w:rPr>
                <w:b/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231" w:type="pct"/>
            <w:gridSpan w:val="2"/>
            <w:vMerge/>
            <w:vAlign w:val="center"/>
          </w:tcPr>
          <w:p w14:paraId="3FB2713D" w14:textId="77777777" w:rsidR="00826624" w:rsidRDefault="00826624" w:rsidP="00A034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vAlign w:val="center"/>
          </w:tcPr>
          <w:p w14:paraId="3BAF0E4C" w14:textId="23773B32" w:rsidR="00826624" w:rsidRDefault="00826624" w:rsidP="00A034A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41-42</w:t>
            </w:r>
          </w:p>
        </w:tc>
        <w:tc>
          <w:tcPr>
            <w:tcW w:w="885" w:type="pct"/>
            <w:vAlign w:val="center"/>
          </w:tcPr>
          <w:p w14:paraId="45C44AFB" w14:textId="388D8E2F" w:rsidR="00826624" w:rsidRPr="00185D5F" w:rsidRDefault="00826624" w:rsidP="002F522D">
            <w:pPr>
              <w:jc w:val="center"/>
            </w:pPr>
            <w:r w:rsidRPr="00185D5F">
              <w:t xml:space="preserve">Tuần </w:t>
            </w:r>
            <w:r>
              <w:t>17</w:t>
            </w:r>
          </w:p>
        </w:tc>
        <w:tc>
          <w:tcPr>
            <w:tcW w:w="1142" w:type="pct"/>
            <w:vAlign w:val="center"/>
          </w:tcPr>
          <w:p w14:paraId="167D6311" w14:textId="65620FC8" w:rsidR="00826624" w:rsidRPr="00836B57" w:rsidRDefault="00826624" w:rsidP="00B32530">
            <w:pPr>
              <w:rPr>
                <w:sz w:val="24"/>
                <w:szCs w:val="24"/>
              </w:rPr>
            </w:pPr>
            <w:r w:rsidRPr="00836B5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688" w:type="pct"/>
            <w:vAlign w:val="center"/>
          </w:tcPr>
          <w:p w14:paraId="634E3B85" w14:textId="4B750C60" w:rsidR="00826624" w:rsidRPr="003217FA" w:rsidRDefault="00826624" w:rsidP="007437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826624" w:rsidRPr="00B30CBB" w14:paraId="79356808" w14:textId="77777777" w:rsidTr="007437D0">
        <w:trPr>
          <w:trHeight w:val="108"/>
        </w:trPr>
        <w:tc>
          <w:tcPr>
            <w:tcW w:w="227" w:type="pct"/>
            <w:vMerge/>
            <w:vAlign w:val="center"/>
          </w:tcPr>
          <w:p w14:paraId="5001F655" w14:textId="77777777" w:rsidR="00826624" w:rsidRPr="007E136D" w:rsidRDefault="00826624" w:rsidP="00B325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14:paraId="7653F1B8" w14:textId="77777777" w:rsidR="00826624" w:rsidRPr="00B30CBB" w:rsidRDefault="00826624" w:rsidP="007E136D">
            <w:pPr>
              <w:jc w:val="center"/>
              <w:rPr>
                <w:b/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231" w:type="pct"/>
            <w:gridSpan w:val="2"/>
            <w:vMerge/>
            <w:vAlign w:val="center"/>
          </w:tcPr>
          <w:p w14:paraId="0D6D0DB1" w14:textId="77777777" w:rsidR="00826624" w:rsidRDefault="00826624" w:rsidP="00A034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vAlign w:val="center"/>
          </w:tcPr>
          <w:p w14:paraId="2BB2FDB8" w14:textId="7D5D1871" w:rsidR="00826624" w:rsidRDefault="00826624" w:rsidP="00A034A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885" w:type="pct"/>
            <w:vAlign w:val="center"/>
          </w:tcPr>
          <w:p w14:paraId="0CBC3B16" w14:textId="36192802" w:rsidR="00826624" w:rsidRPr="00185D5F" w:rsidRDefault="00826624" w:rsidP="002F522D">
            <w:pPr>
              <w:jc w:val="center"/>
            </w:pPr>
            <w:r w:rsidRPr="00185D5F">
              <w:t xml:space="preserve">Tuần </w:t>
            </w:r>
            <w:r>
              <w:t>18</w:t>
            </w:r>
          </w:p>
        </w:tc>
        <w:tc>
          <w:tcPr>
            <w:tcW w:w="1142" w:type="pct"/>
            <w:vAlign w:val="center"/>
          </w:tcPr>
          <w:p w14:paraId="2C337A29" w14:textId="0507A985" w:rsidR="00826624" w:rsidRPr="00836B57" w:rsidRDefault="00826624" w:rsidP="00B32530">
            <w:pPr>
              <w:rPr>
                <w:sz w:val="24"/>
                <w:szCs w:val="24"/>
              </w:rPr>
            </w:pPr>
            <w:r w:rsidRPr="00836B5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688" w:type="pct"/>
            <w:vAlign w:val="center"/>
          </w:tcPr>
          <w:p w14:paraId="4DE22F17" w14:textId="1B3EBB96" w:rsidR="00826624" w:rsidRPr="003217FA" w:rsidRDefault="00826624" w:rsidP="007437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4105D1" w:rsidRPr="004105D1" w14:paraId="307F082B" w14:textId="6FCD9473" w:rsidTr="004105D1">
        <w:tc>
          <w:tcPr>
            <w:tcW w:w="1785" w:type="pct"/>
            <w:gridSpan w:val="2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489252CB" w14:textId="7DAA10C9" w:rsidR="00826624" w:rsidRPr="004105D1" w:rsidRDefault="00826624" w:rsidP="007A350F">
            <w:pPr>
              <w:jc w:val="center"/>
              <w:rPr>
                <w:b/>
                <w:color w:val="FF0000"/>
                <w:sz w:val="24"/>
                <w:szCs w:val="24"/>
                <w:lang w:val="vi-VN"/>
              </w:rPr>
            </w:pPr>
            <w:r w:rsidRPr="004105D1">
              <w:rPr>
                <w:b/>
                <w:bCs/>
                <w:iCs/>
                <w:color w:val="FF0000"/>
                <w:sz w:val="24"/>
                <w:szCs w:val="24"/>
              </w:rPr>
              <w:t>KIỂM TRA HỌC KỲ I</w:t>
            </w:r>
          </w:p>
        </w:tc>
        <w:tc>
          <w:tcPr>
            <w:tcW w:w="231" w:type="pct"/>
            <w:gridSpan w:val="2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5E16ED7C" w14:textId="0ABB57EC" w:rsidR="00826624" w:rsidRPr="004105D1" w:rsidRDefault="00826624" w:rsidP="007A350F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4105D1">
              <w:rPr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269" w:type="pct"/>
            <w:gridSpan w:val="2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51FDB935" w14:textId="50289D9A" w:rsidR="00826624" w:rsidRPr="004105D1" w:rsidRDefault="00826624" w:rsidP="007A350F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4105D1">
              <w:rPr>
                <w:b/>
                <w:color w:val="FF0000"/>
                <w:sz w:val="24"/>
                <w:szCs w:val="24"/>
              </w:rPr>
              <w:t>44</w:t>
            </w: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54D07AA8" w14:textId="47C4579D" w:rsidR="00826624" w:rsidRPr="004105D1" w:rsidRDefault="00826624" w:rsidP="007A350F">
            <w:pPr>
              <w:jc w:val="center"/>
              <w:rPr>
                <w:b/>
                <w:color w:val="FF0000"/>
                <w:sz w:val="24"/>
                <w:szCs w:val="24"/>
                <w:lang w:val="vi-VN"/>
              </w:rPr>
            </w:pPr>
            <w:r w:rsidRPr="004105D1">
              <w:rPr>
                <w:color w:val="FF0000"/>
              </w:rPr>
              <w:t>Tuần 18</w:t>
            </w:r>
          </w:p>
        </w:tc>
        <w:tc>
          <w:tcPr>
            <w:tcW w:w="1830" w:type="pct"/>
            <w:gridSpan w:val="2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3CC5012E" w14:textId="0052FCDD" w:rsidR="00826624" w:rsidRPr="004105D1" w:rsidRDefault="00826624" w:rsidP="007E136D">
            <w:pPr>
              <w:jc w:val="center"/>
              <w:rPr>
                <w:b/>
                <w:color w:val="FF0000"/>
                <w:sz w:val="24"/>
                <w:szCs w:val="24"/>
                <w:lang w:val="vi-VN"/>
              </w:rPr>
            </w:pPr>
          </w:p>
        </w:tc>
      </w:tr>
      <w:tr w:rsidR="00826624" w:rsidRPr="00B30CBB" w14:paraId="25B3743D" w14:textId="77777777" w:rsidTr="0096771C">
        <w:tc>
          <w:tcPr>
            <w:tcW w:w="5000" w:type="pct"/>
            <w:gridSpan w:val="9"/>
            <w:shd w:val="clear" w:color="auto" w:fill="FFF2CC" w:themeFill="accent4" w:themeFillTint="33"/>
            <w:vAlign w:val="center"/>
          </w:tcPr>
          <w:p w14:paraId="546AF12F" w14:textId="62CB88E4" w:rsidR="00826624" w:rsidRPr="007E136D" w:rsidRDefault="00826624" w:rsidP="007E136D">
            <w:pPr>
              <w:jc w:val="center"/>
              <w:rPr>
                <w:b/>
                <w:bCs/>
                <w:iCs/>
                <w:color w:val="FF0000"/>
                <w:sz w:val="24"/>
                <w:szCs w:val="24"/>
              </w:rPr>
            </w:pPr>
            <w:r w:rsidRPr="007E136D">
              <w:rPr>
                <w:b/>
                <w:bCs/>
                <w:iCs/>
                <w:color w:val="auto"/>
                <w:sz w:val="24"/>
                <w:szCs w:val="24"/>
              </w:rPr>
              <w:t>Tổng số tiết 44  ( Số tiết thực dạy ĐS Kỳ 1 đã điều chỉnh giảm đi 4 tiết, bổ sung vào số tiết  ôn Học Kỳ I )</w:t>
            </w:r>
          </w:p>
        </w:tc>
      </w:tr>
    </w:tbl>
    <w:p w14:paraId="3AA3F508" w14:textId="279CE450" w:rsidR="00A0423D" w:rsidRPr="00B30CBB" w:rsidRDefault="00A0423D" w:rsidP="00A0423D">
      <w:pPr>
        <w:spacing w:after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B</w:t>
      </w:r>
      <w:r w:rsidRPr="00B30CBB">
        <w:rPr>
          <w:b/>
          <w:bCs/>
          <w:sz w:val="24"/>
          <w:szCs w:val="24"/>
        </w:rPr>
        <w:t>. H</w:t>
      </w:r>
      <w:r>
        <w:rPr>
          <w:b/>
          <w:bCs/>
          <w:sz w:val="24"/>
          <w:szCs w:val="24"/>
        </w:rPr>
        <w:t xml:space="preserve">ÌNH HỌC </w:t>
      </w:r>
      <w:r w:rsidRPr="00B30CBB">
        <w:rPr>
          <w:b/>
          <w:bCs/>
          <w:sz w:val="24"/>
          <w:szCs w:val="24"/>
        </w:rPr>
        <w:t xml:space="preserve"> </w:t>
      </w:r>
      <w:r w:rsidR="009B0033">
        <w:rPr>
          <w:b/>
          <w:bCs/>
          <w:sz w:val="24"/>
          <w:szCs w:val="24"/>
        </w:rPr>
        <w:t>(26</w:t>
      </w:r>
      <w:r w:rsidR="009B0033">
        <w:rPr>
          <w:b/>
          <w:sz w:val="24"/>
          <w:szCs w:val="24"/>
        </w:rPr>
        <w:t xml:space="preserve"> tiết </w:t>
      </w:r>
      <w:r w:rsidR="009B0033" w:rsidRPr="00A248B4">
        <w:rPr>
          <w:b/>
          <w:sz w:val="24"/>
          <w:szCs w:val="24"/>
          <w:lang w:val="vi-VN"/>
        </w:rPr>
        <w:t>thực dạy</w:t>
      </w:r>
      <w:r w:rsidR="009B0033">
        <w:rPr>
          <w:b/>
          <w:sz w:val="24"/>
          <w:szCs w:val="24"/>
        </w:rPr>
        <w:t xml:space="preserve"> </w:t>
      </w:r>
      <w:r w:rsidR="009B0033" w:rsidRPr="00A248B4">
        <w:rPr>
          <w:b/>
          <w:sz w:val="24"/>
          <w:szCs w:val="24"/>
          <w:lang w:val="vi-VN"/>
        </w:rPr>
        <w:t xml:space="preserve"> + 1 tiết KT giữa kỳ + 1 tiết KTHK 1)</w:t>
      </w:r>
    </w:p>
    <w:tbl>
      <w:tblPr>
        <w:tblStyle w:val="TableGrid"/>
        <w:tblW w:w="5160" w:type="pct"/>
        <w:jc w:val="center"/>
        <w:tblInd w:w="120" w:type="dxa"/>
        <w:tblLook w:val="04A0" w:firstRow="1" w:lastRow="0" w:firstColumn="1" w:lastColumn="0" w:noHBand="0" w:noVBand="1"/>
      </w:tblPr>
      <w:tblGrid>
        <w:gridCol w:w="671"/>
        <w:gridCol w:w="4661"/>
        <w:gridCol w:w="757"/>
        <w:gridCol w:w="833"/>
        <w:gridCol w:w="1859"/>
        <w:gridCol w:w="3727"/>
        <w:gridCol w:w="2753"/>
      </w:tblGrid>
      <w:tr w:rsidR="00B528B2" w:rsidRPr="00B30CBB" w14:paraId="190CEBCA" w14:textId="77777777" w:rsidTr="00D02766">
        <w:trPr>
          <w:trHeight w:val="230"/>
          <w:tblHeader/>
          <w:jc w:val="center"/>
        </w:trPr>
        <w:tc>
          <w:tcPr>
            <w:tcW w:w="220" w:type="pct"/>
            <w:vMerge w:val="restart"/>
            <w:shd w:val="clear" w:color="auto" w:fill="D9E2F3" w:themeFill="accent1" w:themeFillTint="33"/>
            <w:vAlign w:val="center"/>
          </w:tcPr>
          <w:p w14:paraId="3EFBF77E" w14:textId="77777777" w:rsidR="00A80BCA" w:rsidRPr="007E136D" w:rsidRDefault="00A80BCA" w:rsidP="00F65E51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 w:rsidRPr="007E136D">
              <w:rPr>
                <w:b/>
                <w:color w:val="000000" w:themeColor="text1"/>
                <w:sz w:val="24"/>
                <w:szCs w:val="24"/>
                <w:lang w:val="vi-VN"/>
              </w:rPr>
              <w:t>STT</w:t>
            </w:r>
          </w:p>
        </w:tc>
        <w:tc>
          <w:tcPr>
            <w:tcW w:w="1527" w:type="pct"/>
            <w:vMerge w:val="restart"/>
            <w:shd w:val="clear" w:color="auto" w:fill="D9E2F3" w:themeFill="accent1" w:themeFillTint="33"/>
            <w:vAlign w:val="center"/>
          </w:tcPr>
          <w:p w14:paraId="63527077" w14:textId="77777777" w:rsidR="00A80BCA" w:rsidRPr="00F42271" w:rsidRDefault="00A80BCA" w:rsidP="00F65E51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 w:rsidRPr="00F42271">
              <w:rPr>
                <w:b/>
                <w:color w:val="000000" w:themeColor="text1"/>
                <w:sz w:val="24"/>
                <w:szCs w:val="24"/>
                <w:lang w:val="vi-VN"/>
              </w:rPr>
              <w:t>Bài học/ Chủ đề</w:t>
            </w:r>
          </w:p>
        </w:tc>
        <w:tc>
          <w:tcPr>
            <w:tcW w:w="521" w:type="pct"/>
            <w:gridSpan w:val="2"/>
            <w:shd w:val="clear" w:color="auto" w:fill="D9E2F3" w:themeFill="accent1" w:themeFillTint="33"/>
            <w:vAlign w:val="center"/>
          </w:tcPr>
          <w:p w14:paraId="6CB1814F" w14:textId="26DFCA9A" w:rsidR="00A80BCA" w:rsidRPr="00F42271" w:rsidRDefault="00A80BCA" w:rsidP="00F65E51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 w:rsidRPr="00F42271">
              <w:rPr>
                <w:b/>
                <w:color w:val="000000" w:themeColor="text1"/>
                <w:sz w:val="24"/>
                <w:szCs w:val="24"/>
                <w:lang w:val="vi-VN"/>
              </w:rPr>
              <w:t>Số tiết</w:t>
            </w:r>
          </w:p>
        </w:tc>
        <w:tc>
          <w:tcPr>
            <w:tcW w:w="609" w:type="pct"/>
            <w:vMerge w:val="restart"/>
            <w:shd w:val="clear" w:color="auto" w:fill="D9E2F3" w:themeFill="accent1" w:themeFillTint="33"/>
            <w:vAlign w:val="center"/>
          </w:tcPr>
          <w:p w14:paraId="70BAAC1B" w14:textId="30B54F73" w:rsidR="00A80BCA" w:rsidRPr="00F65E51" w:rsidRDefault="00F65E51" w:rsidP="00F65E5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Thời điểm</w:t>
            </w:r>
          </w:p>
        </w:tc>
        <w:tc>
          <w:tcPr>
            <w:tcW w:w="1221" w:type="pct"/>
            <w:vMerge w:val="restart"/>
            <w:shd w:val="clear" w:color="auto" w:fill="D9E2F3" w:themeFill="accent1" w:themeFillTint="33"/>
            <w:vAlign w:val="center"/>
          </w:tcPr>
          <w:p w14:paraId="4469841D" w14:textId="5198A204" w:rsidR="00A80BCA" w:rsidRPr="00F65E51" w:rsidRDefault="00F65E51" w:rsidP="00F65E5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Thiết bị dạy học</w:t>
            </w:r>
          </w:p>
        </w:tc>
        <w:tc>
          <w:tcPr>
            <w:tcW w:w="902" w:type="pct"/>
            <w:vMerge w:val="restart"/>
            <w:shd w:val="clear" w:color="auto" w:fill="D9E2F3" w:themeFill="accent1" w:themeFillTint="33"/>
            <w:vAlign w:val="center"/>
          </w:tcPr>
          <w:p w14:paraId="1EFE3390" w14:textId="1CF0045A" w:rsidR="00A80BCA" w:rsidRPr="00F65E51" w:rsidRDefault="00F65E51" w:rsidP="00F65E5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Địa điểm dạy học</w:t>
            </w:r>
          </w:p>
        </w:tc>
      </w:tr>
      <w:tr w:rsidR="00B528B2" w:rsidRPr="00B30CBB" w14:paraId="0C31FF78" w14:textId="77777777" w:rsidTr="00D02766">
        <w:trPr>
          <w:trHeight w:val="230"/>
          <w:tblHeader/>
          <w:jc w:val="center"/>
        </w:trPr>
        <w:tc>
          <w:tcPr>
            <w:tcW w:w="220" w:type="pct"/>
            <w:vMerge/>
            <w:shd w:val="clear" w:color="auto" w:fill="D9E2F3" w:themeFill="accent1" w:themeFillTint="33"/>
            <w:vAlign w:val="center"/>
          </w:tcPr>
          <w:p w14:paraId="37D710F3" w14:textId="77777777" w:rsidR="00A80BCA" w:rsidRPr="007E136D" w:rsidRDefault="00A80BCA" w:rsidP="00F42271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1527" w:type="pct"/>
            <w:vMerge/>
            <w:shd w:val="clear" w:color="auto" w:fill="D9E2F3" w:themeFill="accent1" w:themeFillTint="33"/>
            <w:vAlign w:val="center"/>
          </w:tcPr>
          <w:p w14:paraId="50B212C4" w14:textId="77777777" w:rsidR="00A80BCA" w:rsidRPr="00F42271" w:rsidRDefault="00A80BCA" w:rsidP="007E136D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248" w:type="pct"/>
            <w:shd w:val="clear" w:color="auto" w:fill="D9E2F3" w:themeFill="accent1" w:themeFillTint="33"/>
            <w:vAlign w:val="center"/>
          </w:tcPr>
          <w:p w14:paraId="3666AC1E" w14:textId="726C504E" w:rsidR="00A80BCA" w:rsidRPr="00F42271" w:rsidRDefault="00A80BCA" w:rsidP="00B32530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Tổng</w:t>
            </w:r>
          </w:p>
        </w:tc>
        <w:tc>
          <w:tcPr>
            <w:tcW w:w="273" w:type="pct"/>
            <w:shd w:val="clear" w:color="auto" w:fill="D9E2F3" w:themeFill="accent1" w:themeFillTint="33"/>
            <w:vAlign w:val="center"/>
          </w:tcPr>
          <w:p w14:paraId="5A86D6E6" w14:textId="728D4CAA" w:rsidR="00A80BCA" w:rsidRPr="00F42271" w:rsidRDefault="00A80BCA" w:rsidP="00B32530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Chi tiết</w:t>
            </w:r>
          </w:p>
        </w:tc>
        <w:tc>
          <w:tcPr>
            <w:tcW w:w="609" w:type="pct"/>
            <w:vMerge/>
            <w:shd w:val="clear" w:color="auto" w:fill="D9E2F3" w:themeFill="accent1" w:themeFillTint="33"/>
            <w:vAlign w:val="center"/>
          </w:tcPr>
          <w:p w14:paraId="01EF0C67" w14:textId="77777777" w:rsidR="00A80BCA" w:rsidRPr="00F42271" w:rsidRDefault="00A80BCA" w:rsidP="00F42271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1221" w:type="pct"/>
            <w:vMerge/>
            <w:shd w:val="clear" w:color="auto" w:fill="D9E2F3" w:themeFill="accent1" w:themeFillTint="33"/>
            <w:vAlign w:val="center"/>
          </w:tcPr>
          <w:p w14:paraId="4ABB6C89" w14:textId="77777777" w:rsidR="00A80BCA" w:rsidRPr="00F42271" w:rsidRDefault="00A80BCA" w:rsidP="00F42271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902" w:type="pct"/>
            <w:vMerge/>
            <w:shd w:val="clear" w:color="auto" w:fill="D9E2F3" w:themeFill="accent1" w:themeFillTint="33"/>
          </w:tcPr>
          <w:p w14:paraId="133FA88E" w14:textId="77777777" w:rsidR="00A80BCA" w:rsidRPr="00F42271" w:rsidRDefault="00A80BCA" w:rsidP="00E41FBF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A0423D" w:rsidRPr="00B30CBB" w14:paraId="64B61F29" w14:textId="77777777" w:rsidTr="00B528B2">
        <w:trPr>
          <w:trHeight w:val="524"/>
          <w:jc w:val="center"/>
        </w:trPr>
        <w:tc>
          <w:tcPr>
            <w:tcW w:w="5000" w:type="pct"/>
            <w:gridSpan w:val="7"/>
            <w:vAlign w:val="center"/>
          </w:tcPr>
          <w:p w14:paraId="1FBE5B02" w14:textId="2205A750" w:rsidR="00A0423D" w:rsidRPr="007E136D" w:rsidRDefault="00A0423D" w:rsidP="007E136D">
            <w:pPr>
              <w:jc w:val="center"/>
              <w:rPr>
                <w:b/>
                <w:sz w:val="24"/>
                <w:szCs w:val="24"/>
              </w:rPr>
            </w:pPr>
            <w:r w:rsidRPr="007E136D">
              <w:rPr>
                <w:b/>
                <w:color w:val="0070C0"/>
                <w:sz w:val="24"/>
                <w:szCs w:val="24"/>
              </w:rPr>
              <w:t>CHƯƠNG I.</w:t>
            </w:r>
            <w:r w:rsidRPr="007E136D">
              <w:rPr>
                <w:b/>
                <w:color w:val="FF0000"/>
                <w:sz w:val="24"/>
                <w:szCs w:val="24"/>
              </w:rPr>
              <w:t xml:space="preserve"> </w:t>
            </w:r>
            <w:r w:rsidRPr="007E136D">
              <w:rPr>
                <w:b/>
                <w:bCs/>
                <w:color w:val="FF0000"/>
                <w:sz w:val="24"/>
                <w:szCs w:val="24"/>
              </w:rPr>
              <w:t>PHÉP DỜI HÌNH VÀ PHÉP ĐỒNG DẠNG TRONG MẶT PHẲNG</w:t>
            </w:r>
            <w:r w:rsidRPr="007E136D">
              <w:rPr>
                <w:b/>
                <w:color w:val="FF0000"/>
                <w:sz w:val="24"/>
                <w:szCs w:val="24"/>
              </w:rPr>
              <w:t xml:space="preserve"> </w:t>
            </w:r>
            <w:r w:rsidRPr="007E136D">
              <w:rPr>
                <w:b/>
                <w:bCs/>
                <w:color w:val="7030A0"/>
                <w:sz w:val="24"/>
                <w:szCs w:val="24"/>
              </w:rPr>
              <w:t>(</w:t>
            </w:r>
            <w:r w:rsidR="00766503" w:rsidRPr="007E136D">
              <w:rPr>
                <w:b/>
                <w:bCs/>
                <w:color w:val="7030A0"/>
                <w:sz w:val="24"/>
                <w:szCs w:val="24"/>
              </w:rPr>
              <w:t>7</w:t>
            </w:r>
            <w:r w:rsidRPr="007E136D">
              <w:rPr>
                <w:b/>
                <w:bCs/>
                <w:color w:val="7030A0"/>
                <w:sz w:val="24"/>
                <w:szCs w:val="24"/>
              </w:rPr>
              <w:t xml:space="preserve"> tiết)</w:t>
            </w:r>
          </w:p>
        </w:tc>
      </w:tr>
      <w:tr w:rsidR="007437D0" w:rsidRPr="00B30CBB" w14:paraId="7842F28B" w14:textId="77777777" w:rsidTr="007437D0">
        <w:trPr>
          <w:trHeight w:val="58"/>
          <w:jc w:val="center"/>
        </w:trPr>
        <w:tc>
          <w:tcPr>
            <w:tcW w:w="220" w:type="pct"/>
            <w:vAlign w:val="center"/>
          </w:tcPr>
          <w:p w14:paraId="39D65404" w14:textId="77777777" w:rsidR="007437D0" w:rsidRPr="007E136D" w:rsidRDefault="007437D0" w:rsidP="00B32530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7E136D">
              <w:rPr>
                <w:b/>
                <w:sz w:val="24"/>
                <w:szCs w:val="24"/>
                <w:lang w:val="vi-VN"/>
              </w:rPr>
              <w:t>1</w:t>
            </w:r>
          </w:p>
        </w:tc>
        <w:tc>
          <w:tcPr>
            <w:tcW w:w="1527" w:type="pct"/>
            <w:vAlign w:val="center"/>
          </w:tcPr>
          <w:p w14:paraId="6E61FB69" w14:textId="05F37854" w:rsidR="007437D0" w:rsidRPr="00B30CBB" w:rsidRDefault="007437D0" w:rsidP="007E136D">
            <w:pPr>
              <w:jc w:val="center"/>
              <w:rPr>
                <w:b/>
                <w:bCs/>
                <w:iCs/>
                <w:color w:val="FF0000"/>
                <w:sz w:val="24"/>
                <w:szCs w:val="24"/>
              </w:rPr>
            </w:pPr>
            <w:r w:rsidRPr="00B30CBB">
              <w:rPr>
                <w:b/>
                <w:bCs/>
                <w:iCs/>
                <w:color w:val="FF0000"/>
                <w:sz w:val="24"/>
                <w:szCs w:val="24"/>
              </w:rPr>
              <w:t xml:space="preserve">Chủ đề 1: </w:t>
            </w:r>
            <w:r w:rsidRPr="00055871">
              <w:rPr>
                <w:b/>
                <w:bCs/>
                <w:iCs/>
                <w:color w:val="00B050"/>
                <w:sz w:val="24"/>
                <w:szCs w:val="24"/>
              </w:rPr>
              <w:t>PHÉP DỜI HÌNH</w:t>
            </w:r>
          </w:p>
          <w:p w14:paraId="1382C317" w14:textId="09E819A6" w:rsidR="007437D0" w:rsidRPr="00055871" w:rsidRDefault="007437D0" w:rsidP="001D35B4">
            <w:pPr>
              <w:jc w:val="center"/>
              <w:rPr>
                <w:sz w:val="24"/>
                <w:szCs w:val="24"/>
              </w:rPr>
            </w:pPr>
            <w:r w:rsidRPr="00B30CBB">
              <w:rPr>
                <w:sz w:val="24"/>
                <w:szCs w:val="24"/>
              </w:rPr>
              <w:t>(Gồ</w:t>
            </w:r>
            <w:r>
              <w:rPr>
                <w:sz w:val="24"/>
                <w:szCs w:val="24"/>
              </w:rPr>
              <w:t xml:space="preserve">m §1, §2, §5, </w:t>
            </w:r>
            <w:r w:rsidRPr="00B30CBB">
              <w:rPr>
                <w:sz w:val="24"/>
                <w:szCs w:val="24"/>
              </w:rPr>
              <w:t>§6)</w:t>
            </w:r>
          </w:p>
        </w:tc>
        <w:tc>
          <w:tcPr>
            <w:tcW w:w="248" w:type="pct"/>
            <w:vAlign w:val="center"/>
          </w:tcPr>
          <w:p w14:paraId="12392329" w14:textId="77777777" w:rsidR="007437D0" w:rsidRPr="00B30CBB" w:rsidRDefault="007437D0" w:rsidP="00B325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73" w:type="pct"/>
            <w:vAlign w:val="center"/>
          </w:tcPr>
          <w:p w14:paraId="30E7A97F" w14:textId="3506A088" w:rsidR="007437D0" w:rsidRPr="00B30CBB" w:rsidRDefault="007437D0" w:rsidP="00B3253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1-3</w:t>
            </w:r>
          </w:p>
        </w:tc>
        <w:tc>
          <w:tcPr>
            <w:tcW w:w="609" w:type="pct"/>
            <w:vAlign w:val="center"/>
          </w:tcPr>
          <w:p w14:paraId="425E3E6F" w14:textId="31E52F31" w:rsidR="007437D0" w:rsidRPr="000C1A4C" w:rsidRDefault="007437D0" w:rsidP="00D02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1, 2, 3</w:t>
            </w:r>
          </w:p>
        </w:tc>
        <w:tc>
          <w:tcPr>
            <w:tcW w:w="1221" w:type="pct"/>
            <w:vAlign w:val="center"/>
          </w:tcPr>
          <w:p w14:paraId="098A375F" w14:textId="660CD970" w:rsidR="007437D0" w:rsidRPr="00B30CBB" w:rsidRDefault="007437D0" w:rsidP="00B32530">
            <w:pPr>
              <w:rPr>
                <w:sz w:val="24"/>
                <w:szCs w:val="24"/>
              </w:rPr>
            </w:pPr>
            <w:r w:rsidRPr="00836B5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902" w:type="pct"/>
            <w:vAlign w:val="center"/>
          </w:tcPr>
          <w:p w14:paraId="0AA85EA1" w14:textId="17A843D6" w:rsidR="007437D0" w:rsidRPr="00B30CBB" w:rsidRDefault="007437D0" w:rsidP="007437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7437D0" w:rsidRPr="00B30CBB" w14:paraId="40D471CA" w14:textId="77777777" w:rsidTr="007437D0">
        <w:trPr>
          <w:jc w:val="center"/>
        </w:trPr>
        <w:tc>
          <w:tcPr>
            <w:tcW w:w="220" w:type="pct"/>
            <w:vAlign w:val="center"/>
          </w:tcPr>
          <w:p w14:paraId="2F14FE49" w14:textId="7C867CAF" w:rsidR="007437D0" w:rsidRPr="007E136D" w:rsidRDefault="007437D0" w:rsidP="00B32530">
            <w:pPr>
              <w:jc w:val="center"/>
              <w:rPr>
                <w:b/>
                <w:sz w:val="24"/>
                <w:szCs w:val="24"/>
              </w:rPr>
            </w:pPr>
            <w:r w:rsidRPr="007E136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27" w:type="pct"/>
            <w:vAlign w:val="center"/>
          </w:tcPr>
          <w:p w14:paraId="536BF828" w14:textId="217165FE" w:rsidR="007437D0" w:rsidRPr="00B30CBB" w:rsidRDefault="007437D0" w:rsidP="007E136D">
            <w:pPr>
              <w:jc w:val="center"/>
              <w:rPr>
                <w:b/>
                <w:bCs/>
                <w:iCs/>
                <w:color w:val="FF0000"/>
                <w:sz w:val="24"/>
                <w:szCs w:val="24"/>
              </w:rPr>
            </w:pPr>
            <w:r w:rsidRPr="00B30CBB">
              <w:rPr>
                <w:b/>
                <w:bCs/>
                <w:iCs/>
                <w:color w:val="FF0000"/>
                <w:sz w:val="24"/>
                <w:szCs w:val="24"/>
              </w:rPr>
              <w:t xml:space="preserve">Chủ đề </w:t>
            </w:r>
            <w:r>
              <w:rPr>
                <w:b/>
                <w:bCs/>
                <w:iCs/>
                <w:color w:val="FF0000"/>
                <w:sz w:val="24"/>
                <w:szCs w:val="24"/>
              </w:rPr>
              <w:t>2</w:t>
            </w:r>
            <w:r w:rsidRPr="00B30CBB">
              <w:rPr>
                <w:b/>
                <w:bCs/>
                <w:iCs/>
                <w:color w:val="FF0000"/>
                <w:sz w:val="24"/>
                <w:szCs w:val="24"/>
              </w:rPr>
              <w:t>:</w:t>
            </w:r>
          </w:p>
          <w:p w14:paraId="7B8DB66C" w14:textId="55BE0208" w:rsidR="007437D0" w:rsidRPr="001D35B4" w:rsidRDefault="007437D0" w:rsidP="001D35B4">
            <w:pPr>
              <w:jc w:val="center"/>
              <w:rPr>
                <w:sz w:val="24"/>
                <w:szCs w:val="24"/>
                <w:lang w:val="en-GB"/>
              </w:rPr>
            </w:pPr>
            <w:r w:rsidRPr="00B30CBB">
              <w:rPr>
                <w:sz w:val="24"/>
                <w:szCs w:val="24"/>
              </w:rPr>
              <w:t xml:space="preserve">Phép </w:t>
            </w:r>
            <w:r w:rsidRPr="00B30CBB">
              <w:rPr>
                <w:sz w:val="24"/>
                <w:szCs w:val="24"/>
                <w:lang w:val="en-GB"/>
              </w:rPr>
              <w:t>vị tự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r w:rsidRPr="00B30CBB">
              <w:rPr>
                <w:sz w:val="24"/>
                <w:szCs w:val="24"/>
              </w:rPr>
              <w:t>(Gồm §7)</w:t>
            </w:r>
          </w:p>
        </w:tc>
        <w:tc>
          <w:tcPr>
            <w:tcW w:w="248" w:type="pct"/>
            <w:vAlign w:val="center"/>
          </w:tcPr>
          <w:p w14:paraId="628A10C3" w14:textId="77777777" w:rsidR="007437D0" w:rsidRPr="00B30CBB" w:rsidRDefault="007437D0" w:rsidP="00B32530">
            <w:pPr>
              <w:jc w:val="center"/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273" w:type="pct"/>
            <w:vAlign w:val="center"/>
          </w:tcPr>
          <w:p w14:paraId="069C3C0F" w14:textId="65B1F722" w:rsidR="007437D0" w:rsidRPr="00B30CBB" w:rsidRDefault="007437D0" w:rsidP="00B325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09" w:type="pct"/>
            <w:vAlign w:val="center"/>
          </w:tcPr>
          <w:p w14:paraId="32B8B170" w14:textId="259097C6" w:rsidR="007437D0" w:rsidRPr="00B30CBB" w:rsidRDefault="007437D0" w:rsidP="00D02766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Tuần 4</w:t>
            </w:r>
          </w:p>
        </w:tc>
        <w:tc>
          <w:tcPr>
            <w:tcW w:w="1221" w:type="pct"/>
            <w:vAlign w:val="center"/>
          </w:tcPr>
          <w:p w14:paraId="50A0B9CE" w14:textId="2BFD6B1F" w:rsidR="007437D0" w:rsidRPr="00B30CBB" w:rsidRDefault="007437D0" w:rsidP="00B32530">
            <w:pPr>
              <w:rPr>
                <w:sz w:val="24"/>
                <w:szCs w:val="24"/>
                <w:lang w:val="vi-VN"/>
              </w:rPr>
            </w:pPr>
            <w:r w:rsidRPr="00836B5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902" w:type="pct"/>
            <w:vAlign w:val="center"/>
          </w:tcPr>
          <w:p w14:paraId="77102125" w14:textId="68E5651E" w:rsidR="007437D0" w:rsidRPr="00B30CBB" w:rsidRDefault="007437D0" w:rsidP="007437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7437D0" w:rsidRPr="00B30CBB" w14:paraId="601C9D2B" w14:textId="77777777" w:rsidTr="007437D0">
        <w:trPr>
          <w:jc w:val="center"/>
        </w:trPr>
        <w:tc>
          <w:tcPr>
            <w:tcW w:w="220" w:type="pct"/>
            <w:vAlign w:val="center"/>
          </w:tcPr>
          <w:p w14:paraId="311E3B35" w14:textId="5CB3643F" w:rsidR="007437D0" w:rsidRPr="007E136D" w:rsidRDefault="007437D0" w:rsidP="00B32530">
            <w:pPr>
              <w:jc w:val="center"/>
              <w:rPr>
                <w:b/>
                <w:sz w:val="24"/>
                <w:szCs w:val="24"/>
              </w:rPr>
            </w:pPr>
            <w:r w:rsidRPr="007E136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527" w:type="pct"/>
            <w:vAlign w:val="center"/>
          </w:tcPr>
          <w:p w14:paraId="6FD23E83" w14:textId="5BA12A59" w:rsidR="007437D0" w:rsidRPr="00B30CBB" w:rsidRDefault="007437D0" w:rsidP="007E136D">
            <w:pPr>
              <w:jc w:val="center"/>
              <w:rPr>
                <w:b/>
                <w:bCs/>
                <w:iCs/>
                <w:color w:val="FF0000"/>
                <w:sz w:val="24"/>
                <w:szCs w:val="24"/>
              </w:rPr>
            </w:pPr>
            <w:r w:rsidRPr="00B30CBB">
              <w:rPr>
                <w:b/>
                <w:bCs/>
                <w:iCs/>
                <w:color w:val="FF0000"/>
                <w:sz w:val="24"/>
                <w:szCs w:val="24"/>
              </w:rPr>
              <w:t xml:space="preserve">Chủ đề </w:t>
            </w:r>
            <w:r>
              <w:rPr>
                <w:b/>
                <w:bCs/>
                <w:iCs/>
                <w:color w:val="FF0000"/>
                <w:sz w:val="24"/>
                <w:szCs w:val="24"/>
              </w:rPr>
              <w:t>3</w:t>
            </w:r>
            <w:r w:rsidRPr="00B30CBB">
              <w:rPr>
                <w:b/>
                <w:bCs/>
                <w:iCs/>
                <w:color w:val="FF0000"/>
                <w:sz w:val="24"/>
                <w:szCs w:val="24"/>
              </w:rPr>
              <w:t>:</w:t>
            </w:r>
          </w:p>
          <w:p w14:paraId="28D89A78" w14:textId="77777777" w:rsidR="007437D0" w:rsidRDefault="007437D0" w:rsidP="007E136D">
            <w:pPr>
              <w:jc w:val="center"/>
              <w:rPr>
                <w:sz w:val="24"/>
                <w:szCs w:val="24"/>
              </w:rPr>
            </w:pPr>
            <w:r w:rsidRPr="00B30CBB">
              <w:rPr>
                <w:sz w:val="24"/>
                <w:szCs w:val="24"/>
                <w:lang w:val="en-GB"/>
              </w:rPr>
              <w:lastRenderedPageBreak/>
              <w:t xml:space="preserve">Phép đồng dạng </w:t>
            </w:r>
            <w:r w:rsidRPr="00B30CBB">
              <w:rPr>
                <w:sz w:val="24"/>
                <w:szCs w:val="24"/>
              </w:rPr>
              <w:t>(Gồm §8)</w:t>
            </w:r>
          </w:p>
          <w:p w14:paraId="6FB514C2" w14:textId="77777777" w:rsidR="007437D0" w:rsidRPr="00B30CBB" w:rsidRDefault="007437D0" w:rsidP="007E136D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8" w:type="pct"/>
            <w:vAlign w:val="center"/>
          </w:tcPr>
          <w:p w14:paraId="4FE67567" w14:textId="77777777" w:rsidR="007437D0" w:rsidRPr="00B30CBB" w:rsidRDefault="007437D0" w:rsidP="00B32530">
            <w:pPr>
              <w:jc w:val="center"/>
              <w:rPr>
                <w:sz w:val="24"/>
                <w:szCs w:val="24"/>
              </w:rPr>
            </w:pPr>
            <w:r w:rsidRPr="00B30CB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73" w:type="pct"/>
            <w:vAlign w:val="center"/>
          </w:tcPr>
          <w:p w14:paraId="10EA4958" w14:textId="5732DFAF" w:rsidR="007437D0" w:rsidRPr="00B30CBB" w:rsidRDefault="007437D0" w:rsidP="00B325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09" w:type="pct"/>
            <w:vAlign w:val="center"/>
          </w:tcPr>
          <w:p w14:paraId="070C79FB" w14:textId="2B3A9257" w:rsidR="007437D0" w:rsidRPr="00B30CBB" w:rsidRDefault="007437D0" w:rsidP="00D02766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Tuần 5</w:t>
            </w:r>
          </w:p>
        </w:tc>
        <w:tc>
          <w:tcPr>
            <w:tcW w:w="1221" w:type="pct"/>
            <w:vAlign w:val="center"/>
          </w:tcPr>
          <w:p w14:paraId="1CBBA547" w14:textId="7BF6AE63" w:rsidR="007437D0" w:rsidRPr="00B30CBB" w:rsidRDefault="007437D0" w:rsidP="00B32530">
            <w:pPr>
              <w:rPr>
                <w:sz w:val="24"/>
                <w:szCs w:val="24"/>
              </w:rPr>
            </w:pPr>
            <w:r w:rsidRPr="00836B5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902" w:type="pct"/>
            <w:vAlign w:val="center"/>
          </w:tcPr>
          <w:p w14:paraId="69A4534D" w14:textId="197503D5" w:rsidR="007437D0" w:rsidRPr="00B30CBB" w:rsidRDefault="007437D0" w:rsidP="007437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7437D0" w:rsidRPr="00B30CBB" w14:paraId="4E5C504D" w14:textId="77777777" w:rsidTr="007437D0">
        <w:trPr>
          <w:trHeight w:val="134"/>
          <w:jc w:val="center"/>
        </w:trPr>
        <w:tc>
          <w:tcPr>
            <w:tcW w:w="220" w:type="pct"/>
            <w:vAlign w:val="center"/>
          </w:tcPr>
          <w:p w14:paraId="44C65F8D" w14:textId="16753C8C" w:rsidR="007437D0" w:rsidRPr="007E136D" w:rsidRDefault="007437D0" w:rsidP="00B32530">
            <w:pPr>
              <w:jc w:val="center"/>
              <w:rPr>
                <w:b/>
                <w:sz w:val="24"/>
                <w:szCs w:val="24"/>
              </w:rPr>
            </w:pPr>
            <w:r w:rsidRPr="007E136D">
              <w:rPr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527" w:type="pct"/>
            <w:vAlign w:val="center"/>
          </w:tcPr>
          <w:p w14:paraId="094C7167" w14:textId="50E29131" w:rsidR="007437D0" w:rsidRPr="00B30CBB" w:rsidRDefault="007437D0" w:rsidP="007E136D">
            <w:pPr>
              <w:jc w:val="center"/>
              <w:rPr>
                <w:b/>
                <w:bCs/>
                <w:iCs/>
                <w:color w:val="FF0000"/>
                <w:sz w:val="24"/>
                <w:szCs w:val="24"/>
              </w:rPr>
            </w:pPr>
            <w:r w:rsidRPr="00B30CBB">
              <w:rPr>
                <w:b/>
                <w:bCs/>
                <w:iCs/>
                <w:color w:val="FF0000"/>
                <w:sz w:val="24"/>
                <w:szCs w:val="24"/>
              </w:rPr>
              <w:t xml:space="preserve">Chủ đề </w:t>
            </w:r>
            <w:r>
              <w:rPr>
                <w:b/>
                <w:bCs/>
                <w:iCs/>
                <w:color w:val="FF0000"/>
                <w:sz w:val="24"/>
                <w:szCs w:val="24"/>
              </w:rPr>
              <w:t>4</w:t>
            </w:r>
            <w:r w:rsidRPr="00B30CBB">
              <w:rPr>
                <w:b/>
                <w:bCs/>
                <w:iCs/>
                <w:color w:val="FF0000"/>
                <w:sz w:val="24"/>
                <w:szCs w:val="24"/>
              </w:rPr>
              <w:t>:</w:t>
            </w:r>
          </w:p>
          <w:p w14:paraId="54A73357" w14:textId="77777777" w:rsidR="007437D0" w:rsidRPr="00B30CBB" w:rsidRDefault="007437D0" w:rsidP="007E136D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B30CBB">
              <w:rPr>
                <w:sz w:val="24"/>
                <w:szCs w:val="24"/>
              </w:rPr>
              <w:t>Ôn tập chương I</w:t>
            </w:r>
          </w:p>
        </w:tc>
        <w:tc>
          <w:tcPr>
            <w:tcW w:w="248" w:type="pct"/>
            <w:vAlign w:val="center"/>
          </w:tcPr>
          <w:p w14:paraId="219714DE" w14:textId="77777777" w:rsidR="007437D0" w:rsidRPr="00B96316" w:rsidRDefault="007437D0" w:rsidP="00B32530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2</w:t>
            </w:r>
          </w:p>
        </w:tc>
        <w:tc>
          <w:tcPr>
            <w:tcW w:w="273" w:type="pct"/>
            <w:vAlign w:val="center"/>
          </w:tcPr>
          <w:p w14:paraId="40F73FA5" w14:textId="3C0852D4" w:rsidR="007437D0" w:rsidRPr="00B30CBB" w:rsidRDefault="007437D0" w:rsidP="00B3253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6-7</w:t>
            </w:r>
          </w:p>
        </w:tc>
        <w:tc>
          <w:tcPr>
            <w:tcW w:w="609" w:type="pct"/>
            <w:vAlign w:val="center"/>
          </w:tcPr>
          <w:p w14:paraId="68517C66" w14:textId="2C64244B" w:rsidR="007437D0" w:rsidRPr="00B30CBB" w:rsidRDefault="007437D0" w:rsidP="00D02766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Tuần 6, 7</w:t>
            </w:r>
          </w:p>
        </w:tc>
        <w:tc>
          <w:tcPr>
            <w:tcW w:w="1221" w:type="pct"/>
            <w:vAlign w:val="center"/>
          </w:tcPr>
          <w:p w14:paraId="11D49FD8" w14:textId="5A9D04DA" w:rsidR="007437D0" w:rsidRPr="00B30CBB" w:rsidRDefault="007437D0" w:rsidP="00B32530">
            <w:pPr>
              <w:rPr>
                <w:sz w:val="24"/>
                <w:szCs w:val="24"/>
              </w:rPr>
            </w:pPr>
            <w:r w:rsidRPr="00836B5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902" w:type="pct"/>
            <w:vAlign w:val="center"/>
          </w:tcPr>
          <w:p w14:paraId="16762B00" w14:textId="35FBEF18" w:rsidR="007437D0" w:rsidRPr="00B30CBB" w:rsidRDefault="007437D0" w:rsidP="007437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A0423D" w:rsidRPr="00B30CBB" w14:paraId="724161D5" w14:textId="77777777" w:rsidTr="00B528B2">
        <w:trPr>
          <w:trHeight w:val="415"/>
          <w:jc w:val="center"/>
        </w:trPr>
        <w:tc>
          <w:tcPr>
            <w:tcW w:w="5000" w:type="pct"/>
            <w:gridSpan w:val="7"/>
            <w:vAlign w:val="center"/>
          </w:tcPr>
          <w:p w14:paraId="468187BE" w14:textId="5599F293" w:rsidR="00A0423D" w:rsidRPr="007E136D" w:rsidRDefault="00A0423D" w:rsidP="007E136D">
            <w:pPr>
              <w:jc w:val="center"/>
              <w:rPr>
                <w:b/>
                <w:sz w:val="24"/>
                <w:szCs w:val="24"/>
              </w:rPr>
            </w:pPr>
            <w:r w:rsidRPr="007E136D">
              <w:rPr>
                <w:b/>
                <w:color w:val="0070C0"/>
                <w:sz w:val="24"/>
                <w:szCs w:val="24"/>
              </w:rPr>
              <w:t>CHƯƠNG II.</w:t>
            </w:r>
            <w:r w:rsidRPr="007E136D">
              <w:rPr>
                <w:b/>
                <w:color w:val="FF0000"/>
                <w:sz w:val="24"/>
                <w:szCs w:val="24"/>
              </w:rPr>
              <w:t xml:space="preserve"> </w:t>
            </w:r>
            <w:r w:rsidRPr="007E136D">
              <w:rPr>
                <w:b/>
                <w:bCs/>
                <w:color w:val="FF0000"/>
                <w:sz w:val="24"/>
                <w:szCs w:val="24"/>
              </w:rPr>
              <w:t xml:space="preserve">ĐƯỜNG THẲNG VÀ MẶT PHẲNG TRONG KHÔNG GIAN. QUAN HỆ SONG SONG </w:t>
            </w:r>
            <w:r w:rsidRPr="007E136D">
              <w:rPr>
                <w:b/>
                <w:bCs/>
                <w:color w:val="7030A0"/>
                <w:sz w:val="24"/>
                <w:szCs w:val="24"/>
              </w:rPr>
              <w:t>(1</w:t>
            </w:r>
            <w:r w:rsidR="0054092D" w:rsidRPr="007E136D">
              <w:rPr>
                <w:b/>
                <w:bCs/>
                <w:color w:val="7030A0"/>
                <w:sz w:val="24"/>
                <w:szCs w:val="24"/>
              </w:rPr>
              <w:t>4</w:t>
            </w:r>
            <w:r w:rsidRPr="007E136D">
              <w:rPr>
                <w:b/>
                <w:bCs/>
                <w:color w:val="7030A0"/>
                <w:sz w:val="24"/>
                <w:szCs w:val="24"/>
              </w:rPr>
              <w:t xml:space="preserve"> tiết)</w:t>
            </w:r>
          </w:p>
        </w:tc>
      </w:tr>
      <w:tr w:rsidR="007437D0" w:rsidRPr="00B30CBB" w14:paraId="4D06352B" w14:textId="77777777" w:rsidTr="007437D0">
        <w:trPr>
          <w:trHeight w:val="468"/>
          <w:jc w:val="center"/>
        </w:trPr>
        <w:tc>
          <w:tcPr>
            <w:tcW w:w="220" w:type="pct"/>
            <w:vMerge w:val="restart"/>
            <w:vAlign w:val="center"/>
          </w:tcPr>
          <w:p w14:paraId="5153121A" w14:textId="6BC3CCEB" w:rsidR="007437D0" w:rsidRPr="007E136D" w:rsidRDefault="007437D0" w:rsidP="00B32530">
            <w:pPr>
              <w:jc w:val="center"/>
              <w:rPr>
                <w:b/>
                <w:sz w:val="24"/>
                <w:szCs w:val="24"/>
              </w:rPr>
            </w:pPr>
            <w:r w:rsidRPr="007E136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527" w:type="pct"/>
            <w:vMerge w:val="restart"/>
          </w:tcPr>
          <w:p w14:paraId="34146266" w14:textId="77777777" w:rsidR="007437D0" w:rsidRDefault="007437D0" w:rsidP="007E136D">
            <w:pPr>
              <w:jc w:val="center"/>
              <w:rPr>
                <w:b/>
                <w:bCs/>
                <w:iCs/>
                <w:color w:val="FF0000"/>
                <w:sz w:val="24"/>
                <w:szCs w:val="24"/>
              </w:rPr>
            </w:pPr>
          </w:p>
          <w:p w14:paraId="7AEA54AC" w14:textId="1EE8DE1E" w:rsidR="007437D0" w:rsidRPr="00B30CBB" w:rsidRDefault="007437D0" w:rsidP="007E136D">
            <w:pPr>
              <w:jc w:val="center"/>
              <w:rPr>
                <w:b/>
                <w:bCs/>
                <w:iCs/>
                <w:color w:val="FF0000"/>
                <w:sz w:val="24"/>
                <w:szCs w:val="24"/>
              </w:rPr>
            </w:pPr>
            <w:r w:rsidRPr="00B30CBB">
              <w:rPr>
                <w:b/>
                <w:bCs/>
                <w:iCs/>
                <w:color w:val="FF0000"/>
                <w:sz w:val="24"/>
                <w:szCs w:val="24"/>
              </w:rPr>
              <w:t xml:space="preserve">Chủ đề </w:t>
            </w:r>
            <w:r>
              <w:rPr>
                <w:b/>
                <w:bCs/>
                <w:iCs/>
                <w:color w:val="FF0000"/>
                <w:sz w:val="24"/>
                <w:szCs w:val="24"/>
              </w:rPr>
              <w:t>5</w:t>
            </w:r>
            <w:r w:rsidRPr="00B30CBB">
              <w:rPr>
                <w:b/>
                <w:bCs/>
                <w:iCs/>
                <w:color w:val="FF0000"/>
                <w:sz w:val="24"/>
                <w:szCs w:val="24"/>
              </w:rPr>
              <w:t>:</w:t>
            </w:r>
          </w:p>
          <w:p w14:paraId="0ABF338A" w14:textId="669DEC27" w:rsidR="007437D0" w:rsidRPr="00B30CBB" w:rsidRDefault="007437D0" w:rsidP="007E136D">
            <w:pPr>
              <w:tabs>
                <w:tab w:val="left" w:pos="1206"/>
              </w:tabs>
              <w:spacing w:line="0" w:lineRule="atLeast"/>
              <w:jc w:val="center"/>
              <w:rPr>
                <w:sz w:val="24"/>
                <w:szCs w:val="24"/>
              </w:rPr>
            </w:pPr>
            <w:r w:rsidRPr="00B30CBB">
              <w:rPr>
                <w:sz w:val="24"/>
                <w:szCs w:val="24"/>
              </w:rPr>
              <w:t>Đại cương về đường thẳng và mặt phẳng</w:t>
            </w:r>
          </w:p>
          <w:p w14:paraId="0E821097" w14:textId="0C907C2B" w:rsidR="007437D0" w:rsidRPr="00B30CBB" w:rsidRDefault="007437D0" w:rsidP="007E136D">
            <w:pPr>
              <w:tabs>
                <w:tab w:val="left" w:pos="1206"/>
              </w:tabs>
              <w:spacing w:line="0" w:lineRule="atLeast"/>
              <w:jc w:val="center"/>
              <w:rPr>
                <w:sz w:val="24"/>
                <w:szCs w:val="24"/>
                <w:lang w:val="vi-VN"/>
              </w:rPr>
            </w:pPr>
            <w:r w:rsidRPr="00B30CBB">
              <w:rPr>
                <w:sz w:val="24"/>
                <w:szCs w:val="24"/>
              </w:rPr>
              <w:t>(Gồm §1)</w:t>
            </w:r>
          </w:p>
        </w:tc>
        <w:tc>
          <w:tcPr>
            <w:tcW w:w="248" w:type="pct"/>
            <w:vMerge w:val="restart"/>
            <w:vAlign w:val="center"/>
          </w:tcPr>
          <w:p w14:paraId="49DD00E5" w14:textId="77777777" w:rsidR="007437D0" w:rsidRDefault="007437D0" w:rsidP="004847B1">
            <w:pPr>
              <w:jc w:val="center"/>
              <w:rPr>
                <w:color w:val="FF0000"/>
                <w:sz w:val="24"/>
                <w:szCs w:val="24"/>
              </w:rPr>
            </w:pPr>
          </w:p>
          <w:p w14:paraId="104BDFFF" w14:textId="087CA143" w:rsidR="007437D0" w:rsidRPr="008A4C97" w:rsidRDefault="00D079AF" w:rsidP="004847B1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2</w:t>
            </w:r>
          </w:p>
        </w:tc>
        <w:tc>
          <w:tcPr>
            <w:tcW w:w="273" w:type="pct"/>
            <w:vAlign w:val="center"/>
          </w:tcPr>
          <w:p w14:paraId="1201C3C6" w14:textId="523C169A" w:rsidR="007437D0" w:rsidRPr="00B30CBB" w:rsidRDefault="004105D1" w:rsidP="00B3253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09" w:type="pct"/>
            <w:vAlign w:val="center"/>
          </w:tcPr>
          <w:p w14:paraId="68C04696" w14:textId="6DF33BF9" w:rsidR="007437D0" w:rsidRPr="004105D1" w:rsidRDefault="004105D1" w:rsidP="00D02766">
            <w:pPr>
              <w:jc w:val="center"/>
              <w:rPr>
                <w:sz w:val="24"/>
                <w:szCs w:val="24"/>
              </w:rPr>
            </w:pPr>
            <w:r w:rsidRPr="004105D1">
              <w:rPr>
                <w:color w:val="auto"/>
                <w:sz w:val="24"/>
                <w:szCs w:val="24"/>
              </w:rPr>
              <w:t>Tuần 8</w:t>
            </w:r>
          </w:p>
        </w:tc>
        <w:tc>
          <w:tcPr>
            <w:tcW w:w="1221" w:type="pct"/>
            <w:vAlign w:val="center"/>
          </w:tcPr>
          <w:p w14:paraId="783B2713" w14:textId="1E21663E" w:rsidR="007437D0" w:rsidRPr="00B30CBB" w:rsidRDefault="007437D0" w:rsidP="00B32530">
            <w:pPr>
              <w:rPr>
                <w:sz w:val="24"/>
                <w:szCs w:val="24"/>
                <w:lang w:val="vi-VN"/>
              </w:rPr>
            </w:pPr>
            <w:r w:rsidRPr="00836B5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902" w:type="pct"/>
            <w:vAlign w:val="center"/>
          </w:tcPr>
          <w:p w14:paraId="0CEBCC38" w14:textId="22872404" w:rsidR="007437D0" w:rsidRPr="00B30CBB" w:rsidRDefault="007437D0" w:rsidP="007437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7437D0" w:rsidRPr="00B30CBB" w14:paraId="542AD6A7" w14:textId="77777777" w:rsidTr="007437D0">
        <w:trPr>
          <w:trHeight w:val="468"/>
          <w:jc w:val="center"/>
        </w:trPr>
        <w:tc>
          <w:tcPr>
            <w:tcW w:w="220" w:type="pct"/>
            <w:vMerge/>
            <w:vAlign w:val="center"/>
          </w:tcPr>
          <w:p w14:paraId="5F9F5A9B" w14:textId="77777777" w:rsidR="007437D0" w:rsidRPr="007E136D" w:rsidRDefault="007437D0" w:rsidP="00B325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27" w:type="pct"/>
            <w:vMerge/>
          </w:tcPr>
          <w:p w14:paraId="7F63D02F" w14:textId="77777777" w:rsidR="007437D0" w:rsidRDefault="007437D0" w:rsidP="007E136D">
            <w:pPr>
              <w:jc w:val="center"/>
              <w:rPr>
                <w:b/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248" w:type="pct"/>
            <w:vMerge/>
            <w:vAlign w:val="center"/>
          </w:tcPr>
          <w:p w14:paraId="3336A026" w14:textId="77777777" w:rsidR="007437D0" w:rsidRDefault="007437D0" w:rsidP="004847B1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73" w:type="pct"/>
            <w:vAlign w:val="center"/>
          </w:tcPr>
          <w:p w14:paraId="51AA9C0F" w14:textId="0BBD5F16" w:rsidR="007437D0" w:rsidRDefault="004105D1" w:rsidP="004105D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609" w:type="pct"/>
            <w:vAlign w:val="center"/>
          </w:tcPr>
          <w:p w14:paraId="1931C584" w14:textId="705B0A2A" w:rsidR="007437D0" w:rsidRPr="004105D1" w:rsidRDefault="007437D0" w:rsidP="004105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</w:t>
            </w:r>
            <w:r w:rsidR="004105D1">
              <w:rPr>
                <w:sz w:val="24"/>
                <w:szCs w:val="24"/>
              </w:rPr>
              <w:t>n 9</w:t>
            </w:r>
          </w:p>
        </w:tc>
        <w:tc>
          <w:tcPr>
            <w:tcW w:w="1221" w:type="pct"/>
            <w:vAlign w:val="center"/>
          </w:tcPr>
          <w:p w14:paraId="2573192B" w14:textId="3389D7C5" w:rsidR="007437D0" w:rsidRPr="00836B57" w:rsidRDefault="007437D0" w:rsidP="00B32530">
            <w:pPr>
              <w:rPr>
                <w:sz w:val="24"/>
                <w:szCs w:val="24"/>
              </w:rPr>
            </w:pPr>
            <w:r w:rsidRPr="00836B5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902" w:type="pct"/>
            <w:vAlign w:val="center"/>
          </w:tcPr>
          <w:p w14:paraId="4B9953A6" w14:textId="2704D03D" w:rsidR="007437D0" w:rsidRPr="003217FA" w:rsidRDefault="007437D0" w:rsidP="007437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D079AF" w:rsidRPr="00B30CBB" w14:paraId="0F86CE68" w14:textId="77777777" w:rsidTr="00D079AF">
        <w:trPr>
          <w:trHeight w:val="420"/>
          <w:jc w:val="center"/>
        </w:trPr>
        <w:tc>
          <w:tcPr>
            <w:tcW w:w="1747" w:type="pct"/>
            <w:gridSpan w:val="2"/>
            <w:shd w:val="clear" w:color="auto" w:fill="FFFF00"/>
            <w:vAlign w:val="center"/>
          </w:tcPr>
          <w:p w14:paraId="567E2EBD" w14:textId="63285640" w:rsidR="00D079AF" w:rsidRDefault="00D079AF" w:rsidP="007E136D">
            <w:pPr>
              <w:jc w:val="center"/>
              <w:rPr>
                <w:b/>
                <w:bCs/>
                <w:iCs/>
                <w:color w:val="FF0000"/>
                <w:sz w:val="24"/>
                <w:szCs w:val="24"/>
              </w:rPr>
            </w:pPr>
            <w:r w:rsidRPr="007E136D">
              <w:rPr>
                <w:b/>
                <w:color w:val="FF0000"/>
                <w:sz w:val="24"/>
                <w:szCs w:val="24"/>
              </w:rPr>
              <w:t>KIỂM TRA GIỮA KỲ 1</w:t>
            </w:r>
          </w:p>
        </w:tc>
        <w:tc>
          <w:tcPr>
            <w:tcW w:w="248" w:type="pct"/>
            <w:shd w:val="clear" w:color="auto" w:fill="FFFF00"/>
            <w:vAlign w:val="center"/>
          </w:tcPr>
          <w:p w14:paraId="41D3FE86" w14:textId="1D81D1DC" w:rsidR="00D079AF" w:rsidRDefault="00D079AF" w:rsidP="004847B1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FFFF00"/>
            <w:vAlign w:val="center"/>
          </w:tcPr>
          <w:p w14:paraId="7CD829CD" w14:textId="794C8162" w:rsidR="00D079AF" w:rsidRDefault="00D079AF" w:rsidP="00B3253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09" w:type="pct"/>
            <w:shd w:val="clear" w:color="auto" w:fill="FFFF00"/>
            <w:vAlign w:val="center"/>
          </w:tcPr>
          <w:p w14:paraId="0BC8967C" w14:textId="0F33A449" w:rsidR="00D079AF" w:rsidRDefault="00D079AF" w:rsidP="00D02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9</w:t>
            </w:r>
          </w:p>
        </w:tc>
        <w:tc>
          <w:tcPr>
            <w:tcW w:w="1221" w:type="pct"/>
            <w:shd w:val="clear" w:color="auto" w:fill="FFFF00"/>
            <w:vAlign w:val="center"/>
          </w:tcPr>
          <w:p w14:paraId="2941D403" w14:textId="77777777" w:rsidR="00D079AF" w:rsidRPr="00836B57" w:rsidRDefault="00D079AF" w:rsidP="00B32530">
            <w:pPr>
              <w:rPr>
                <w:sz w:val="24"/>
                <w:szCs w:val="24"/>
              </w:rPr>
            </w:pPr>
          </w:p>
        </w:tc>
        <w:tc>
          <w:tcPr>
            <w:tcW w:w="902" w:type="pct"/>
            <w:shd w:val="clear" w:color="auto" w:fill="FFFF00"/>
            <w:vAlign w:val="center"/>
          </w:tcPr>
          <w:p w14:paraId="5D6F3D12" w14:textId="77777777" w:rsidR="00D079AF" w:rsidRDefault="00D079AF" w:rsidP="007437D0">
            <w:pPr>
              <w:jc w:val="center"/>
              <w:rPr>
                <w:sz w:val="24"/>
                <w:szCs w:val="24"/>
              </w:rPr>
            </w:pPr>
          </w:p>
        </w:tc>
      </w:tr>
      <w:tr w:rsidR="00D079AF" w:rsidRPr="00B30CBB" w14:paraId="4EDE86AD" w14:textId="77777777" w:rsidTr="007437D0">
        <w:trPr>
          <w:trHeight w:val="420"/>
          <w:jc w:val="center"/>
        </w:trPr>
        <w:tc>
          <w:tcPr>
            <w:tcW w:w="220" w:type="pct"/>
            <w:vAlign w:val="center"/>
          </w:tcPr>
          <w:p w14:paraId="645C0F2F" w14:textId="38B7ABF4" w:rsidR="00D079AF" w:rsidRPr="007E136D" w:rsidRDefault="00D079AF" w:rsidP="00B325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527" w:type="pct"/>
          </w:tcPr>
          <w:p w14:paraId="7CFB35E2" w14:textId="77777777" w:rsidR="00D079AF" w:rsidRPr="00B30CBB" w:rsidRDefault="00D079AF" w:rsidP="00D079AF">
            <w:pPr>
              <w:jc w:val="center"/>
              <w:rPr>
                <w:b/>
                <w:bCs/>
                <w:iCs/>
                <w:color w:val="FF0000"/>
                <w:sz w:val="24"/>
                <w:szCs w:val="24"/>
              </w:rPr>
            </w:pPr>
            <w:r w:rsidRPr="00B30CBB">
              <w:rPr>
                <w:b/>
                <w:bCs/>
                <w:iCs/>
                <w:color w:val="FF0000"/>
                <w:sz w:val="24"/>
                <w:szCs w:val="24"/>
              </w:rPr>
              <w:t xml:space="preserve">Chủ đề </w:t>
            </w:r>
            <w:r>
              <w:rPr>
                <w:b/>
                <w:bCs/>
                <w:iCs/>
                <w:color w:val="FF0000"/>
                <w:sz w:val="24"/>
                <w:szCs w:val="24"/>
              </w:rPr>
              <w:t>5</w:t>
            </w:r>
            <w:r w:rsidRPr="00B30CBB">
              <w:rPr>
                <w:b/>
                <w:bCs/>
                <w:iCs/>
                <w:color w:val="FF0000"/>
                <w:sz w:val="24"/>
                <w:szCs w:val="24"/>
              </w:rPr>
              <w:t>:</w:t>
            </w:r>
          </w:p>
          <w:p w14:paraId="4C4F1929" w14:textId="77777777" w:rsidR="00D079AF" w:rsidRPr="00B30CBB" w:rsidRDefault="00D079AF" w:rsidP="00D079AF">
            <w:pPr>
              <w:tabs>
                <w:tab w:val="left" w:pos="1206"/>
              </w:tabs>
              <w:spacing w:line="0" w:lineRule="atLeast"/>
              <w:jc w:val="center"/>
              <w:rPr>
                <w:sz w:val="24"/>
                <w:szCs w:val="24"/>
              </w:rPr>
            </w:pPr>
            <w:r w:rsidRPr="00B30CBB">
              <w:rPr>
                <w:sz w:val="24"/>
                <w:szCs w:val="24"/>
              </w:rPr>
              <w:t>Đại cương về đường thẳng và mặt phẳng</w:t>
            </w:r>
          </w:p>
          <w:p w14:paraId="3ABF5DAF" w14:textId="11850FB1" w:rsidR="00D079AF" w:rsidRDefault="00D079AF" w:rsidP="00D079AF">
            <w:pPr>
              <w:jc w:val="center"/>
              <w:rPr>
                <w:b/>
                <w:bCs/>
                <w:iCs/>
                <w:color w:val="FF0000"/>
                <w:sz w:val="24"/>
                <w:szCs w:val="24"/>
              </w:rPr>
            </w:pPr>
            <w:r w:rsidRPr="00B30CBB">
              <w:rPr>
                <w:sz w:val="24"/>
                <w:szCs w:val="24"/>
              </w:rPr>
              <w:t>(Gồm §1)</w:t>
            </w:r>
          </w:p>
        </w:tc>
        <w:tc>
          <w:tcPr>
            <w:tcW w:w="248" w:type="pct"/>
            <w:vAlign w:val="center"/>
          </w:tcPr>
          <w:p w14:paraId="5A79DF2F" w14:textId="30432D1B" w:rsidR="00D079AF" w:rsidRDefault="00D079AF" w:rsidP="004847B1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2</w:t>
            </w:r>
          </w:p>
        </w:tc>
        <w:tc>
          <w:tcPr>
            <w:tcW w:w="273" w:type="pct"/>
            <w:vAlign w:val="center"/>
          </w:tcPr>
          <w:p w14:paraId="1073FB66" w14:textId="38265494" w:rsidR="00D079AF" w:rsidRDefault="00D079AF" w:rsidP="00D079A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11-12</w:t>
            </w:r>
          </w:p>
        </w:tc>
        <w:tc>
          <w:tcPr>
            <w:tcW w:w="609" w:type="pct"/>
            <w:vAlign w:val="center"/>
          </w:tcPr>
          <w:p w14:paraId="4C802C0E" w14:textId="5D04EADF" w:rsidR="00D079AF" w:rsidRPr="00B30CBB" w:rsidRDefault="00D079AF" w:rsidP="00D02766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Tuần 10</w:t>
            </w:r>
          </w:p>
        </w:tc>
        <w:tc>
          <w:tcPr>
            <w:tcW w:w="1221" w:type="pct"/>
            <w:vAlign w:val="center"/>
          </w:tcPr>
          <w:p w14:paraId="6C26F12C" w14:textId="661D0B1D" w:rsidR="00D079AF" w:rsidRPr="00836B57" w:rsidRDefault="00D079AF" w:rsidP="00B32530">
            <w:pPr>
              <w:rPr>
                <w:sz w:val="24"/>
                <w:szCs w:val="24"/>
              </w:rPr>
            </w:pPr>
            <w:r w:rsidRPr="00836B5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902" w:type="pct"/>
            <w:vAlign w:val="center"/>
          </w:tcPr>
          <w:p w14:paraId="2CFF07E4" w14:textId="10F0E2E8" w:rsidR="00D079AF" w:rsidRPr="003217FA" w:rsidRDefault="00D079AF" w:rsidP="007437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D079AF" w:rsidRPr="00B30CBB" w14:paraId="42FF10DA" w14:textId="77777777" w:rsidTr="007437D0">
        <w:trPr>
          <w:trHeight w:val="408"/>
          <w:jc w:val="center"/>
        </w:trPr>
        <w:tc>
          <w:tcPr>
            <w:tcW w:w="220" w:type="pct"/>
            <w:vMerge w:val="restart"/>
            <w:vAlign w:val="center"/>
          </w:tcPr>
          <w:p w14:paraId="02328EA3" w14:textId="5F0FBABF" w:rsidR="00D079AF" w:rsidRPr="007E136D" w:rsidRDefault="00D079AF" w:rsidP="00B32530">
            <w:pPr>
              <w:jc w:val="center"/>
              <w:rPr>
                <w:b/>
                <w:sz w:val="24"/>
                <w:szCs w:val="24"/>
              </w:rPr>
            </w:pPr>
            <w:r w:rsidRPr="007E136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527" w:type="pct"/>
            <w:vMerge w:val="restart"/>
          </w:tcPr>
          <w:p w14:paraId="6896B8C9" w14:textId="53798A67" w:rsidR="00D079AF" w:rsidRPr="00B30CBB" w:rsidRDefault="00D079AF" w:rsidP="007E136D">
            <w:pPr>
              <w:jc w:val="center"/>
              <w:rPr>
                <w:b/>
                <w:bCs/>
                <w:iCs/>
                <w:color w:val="FF0000"/>
                <w:sz w:val="24"/>
                <w:szCs w:val="24"/>
              </w:rPr>
            </w:pPr>
            <w:r w:rsidRPr="00B30CBB">
              <w:rPr>
                <w:b/>
                <w:bCs/>
                <w:iCs/>
                <w:color w:val="FF0000"/>
                <w:sz w:val="24"/>
                <w:szCs w:val="24"/>
              </w:rPr>
              <w:t xml:space="preserve">Chủ đề </w:t>
            </w:r>
            <w:r>
              <w:rPr>
                <w:b/>
                <w:bCs/>
                <w:iCs/>
                <w:color w:val="FF0000"/>
                <w:sz w:val="24"/>
                <w:szCs w:val="24"/>
              </w:rPr>
              <w:t>6</w:t>
            </w:r>
            <w:r w:rsidRPr="00B30CBB">
              <w:rPr>
                <w:b/>
                <w:bCs/>
                <w:iCs/>
                <w:color w:val="FF0000"/>
                <w:sz w:val="24"/>
                <w:szCs w:val="24"/>
              </w:rPr>
              <w:t>:</w:t>
            </w:r>
          </w:p>
          <w:p w14:paraId="793BF25A" w14:textId="78BF8361" w:rsidR="00D079AF" w:rsidRPr="00B30CBB" w:rsidRDefault="00D079AF" w:rsidP="007E136D">
            <w:pPr>
              <w:jc w:val="center"/>
              <w:rPr>
                <w:sz w:val="24"/>
                <w:szCs w:val="24"/>
                <w:lang w:val="nl-NL"/>
              </w:rPr>
            </w:pPr>
            <w:r w:rsidRPr="00B30CBB">
              <w:rPr>
                <w:sz w:val="24"/>
                <w:szCs w:val="24"/>
                <w:lang w:val="nl-NL"/>
              </w:rPr>
              <w:t>Hai đường thẳng chéo nhau và hai đường thẳng song song</w:t>
            </w:r>
          </w:p>
          <w:p w14:paraId="0BCD56CB" w14:textId="77777777" w:rsidR="00D079AF" w:rsidRPr="00B30CBB" w:rsidRDefault="00D079AF" w:rsidP="007E136D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B30CBB">
              <w:rPr>
                <w:sz w:val="24"/>
                <w:szCs w:val="24"/>
              </w:rPr>
              <w:t>(Gồm §2)</w:t>
            </w:r>
          </w:p>
        </w:tc>
        <w:tc>
          <w:tcPr>
            <w:tcW w:w="248" w:type="pct"/>
            <w:vMerge w:val="restart"/>
            <w:vAlign w:val="center"/>
          </w:tcPr>
          <w:p w14:paraId="5A3E7EC3" w14:textId="77777777" w:rsidR="00D079AF" w:rsidRPr="00B30CBB" w:rsidRDefault="00D079AF" w:rsidP="00B32530">
            <w:pPr>
              <w:jc w:val="center"/>
              <w:rPr>
                <w:sz w:val="24"/>
                <w:szCs w:val="24"/>
              </w:rPr>
            </w:pPr>
            <w:r w:rsidRPr="00B30CBB">
              <w:rPr>
                <w:sz w:val="24"/>
                <w:szCs w:val="24"/>
              </w:rPr>
              <w:t>3</w:t>
            </w:r>
          </w:p>
        </w:tc>
        <w:tc>
          <w:tcPr>
            <w:tcW w:w="273" w:type="pct"/>
            <w:vAlign w:val="center"/>
          </w:tcPr>
          <w:p w14:paraId="658936F7" w14:textId="10CFA2A0" w:rsidR="00D079AF" w:rsidRPr="00B30CBB" w:rsidRDefault="00D079AF" w:rsidP="00D0276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609" w:type="pct"/>
            <w:vAlign w:val="center"/>
          </w:tcPr>
          <w:p w14:paraId="5C0E927F" w14:textId="559D2AFC" w:rsidR="00D079AF" w:rsidRPr="00B30CBB" w:rsidRDefault="00D079AF" w:rsidP="00D02766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Tuần 11</w:t>
            </w:r>
          </w:p>
        </w:tc>
        <w:tc>
          <w:tcPr>
            <w:tcW w:w="1221" w:type="pct"/>
            <w:vAlign w:val="center"/>
          </w:tcPr>
          <w:p w14:paraId="158D9380" w14:textId="7F5389C1" w:rsidR="00D079AF" w:rsidRPr="00B30CBB" w:rsidRDefault="00D079AF" w:rsidP="00B32530">
            <w:pPr>
              <w:rPr>
                <w:sz w:val="24"/>
                <w:szCs w:val="24"/>
              </w:rPr>
            </w:pPr>
            <w:r w:rsidRPr="00836B5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902" w:type="pct"/>
            <w:vAlign w:val="center"/>
          </w:tcPr>
          <w:p w14:paraId="174B68C5" w14:textId="4A2184BC" w:rsidR="00D079AF" w:rsidRPr="00B30CBB" w:rsidRDefault="00D079AF" w:rsidP="007437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D079AF" w:rsidRPr="00B30CBB" w14:paraId="6427368F" w14:textId="77777777" w:rsidTr="007437D0">
        <w:trPr>
          <w:trHeight w:val="684"/>
          <w:jc w:val="center"/>
        </w:trPr>
        <w:tc>
          <w:tcPr>
            <w:tcW w:w="220" w:type="pct"/>
            <w:vMerge/>
            <w:vAlign w:val="center"/>
          </w:tcPr>
          <w:p w14:paraId="4C77D170" w14:textId="77777777" w:rsidR="00D079AF" w:rsidRPr="007E136D" w:rsidRDefault="00D079AF" w:rsidP="00B325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27" w:type="pct"/>
            <w:vMerge/>
          </w:tcPr>
          <w:p w14:paraId="2BAA8CAE" w14:textId="77777777" w:rsidR="00D079AF" w:rsidRPr="00B30CBB" w:rsidRDefault="00D079AF" w:rsidP="007E136D">
            <w:pPr>
              <w:jc w:val="center"/>
              <w:rPr>
                <w:b/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248" w:type="pct"/>
            <w:vMerge/>
            <w:vAlign w:val="center"/>
          </w:tcPr>
          <w:p w14:paraId="48E3C4A1" w14:textId="77777777" w:rsidR="00D079AF" w:rsidRPr="00B30CBB" w:rsidRDefault="00D079AF" w:rsidP="00B325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" w:type="pct"/>
            <w:vAlign w:val="center"/>
          </w:tcPr>
          <w:p w14:paraId="64FB3106" w14:textId="71A6E264" w:rsidR="00D079AF" w:rsidRDefault="00D079AF" w:rsidP="00B3253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14-15</w:t>
            </w:r>
          </w:p>
        </w:tc>
        <w:tc>
          <w:tcPr>
            <w:tcW w:w="609" w:type="pct"/>
            <w:vAlign w:val="center"/>
          </w:tcPr>
          <w:p w14:paraId="7FB560AF" w14:textId="33A6FAF2" w:rsidR="00D079AF" w:rsidRDefault="00D079AF" w:rsidP="00D02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11</w:t>
            </w:r>
          </w:p>
          <w:p w14:paraId="13949989" w14:textId="38C18615" w:rsidR="00D079AF" w:rsidRPr="00D02766" w:rsidRDefault="00D079AF" w:rsidP="00D02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12</w:t>
            </w:r>
          </w:p>
        </w:tc>
        <w:tc>
          <w:tcPr>
            <w:tcW w:w="1221" w:type="pct"/>
            <w:vAlign w:val="center"/>
          </w:tcPr>
          <w:p w14:paraId="46D2D4E4" w14:textId="77777777" w:rsidR="00D079AF" w:rsidRPr="00836B57" w:rsidRDefault="00D079AF" w:rsidP="00B32530">
            <w:pPr>
              <w:rPr>
                <w:sz w:val="24"/>
                <w:szCs w:val="24"/>
              </w:rPr>
            </w:pPr>
          </w:p>
        </w:tc>
        <w:tc>
          <w:tcPr>
            <w:tcW w:w="902" w:type="pct"/>
            <w:vAlign w:val="center"/>
          </w:tcPr>
          <w:p w14:paraId="213E0A8B" w14:textId="7CC4B7DA" w:rsidR="00D079AF" w:rsidRPr="003217FA" w:rsidRDefault="00D079AF" w:rsidP="007437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D079AF" w:rsidRPr="00B30CBB" w14:paraId="560E41EA" w14:textId="77777777" w:rsidTr="007437D0">
        <w:trPr>
          <w:jc w:val="center"/>
        </w:trPr>
        <w:tc>
          <w:tcPr>
            <w:tcW w:w="220" w:type="pct"/>
            <w:vAlign w:val="center"/>
          </w:tcPr>
          <w:p w14:paraId="4E365961" w14:textId="28F80886" w:rsidR="00D079AF" w:rsidRPr="007E136D" w:rsidRDefault="00D079AF" w:rsidP="00B32530">
            <w:pPr>
              <w:jc w:val="center"/>
              <w:rPr>
                <w:b/>
                <w:sz w:val="24"/>
                <w:szCs w:val="24"/>
              </w:rPr>
            </w:pPr>
            <w:r w:rsidRPr="007E136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527" w:type="pct"/>
          </w:tcPr>
          <w:p w14:paraId="160FC471" w14:textId="66202B01" w:rsidR="00D079AF" w:rsidRPr="00B30CBB" w:rsidRDefault="00D079AF" w:rsidP="007E136D">
            <w:pPr>
              <w:jc w:val="center"/>
              <w:rPr>
                <w:b/>
                <w:bCs/>
                <w:iCs/>
                <w:color w:val="FF0000"/>
                <w:sz w:val="24"/>
                <w:szCs w:val="24"/>
              </w:rPr>
            </w:pPr>
            <w:r w:rsidRPr="00B30CBB">
              <w:rPr>
                <w:b/>
                <w:bCs/>
                <w:iCs/>
                <w:color w:val="FF0000"/>
                <w:sz w:val="24"/>
                <w:szCs w:val="24"/>
              </w:rPr>
              <w:t xml:space="preserve">Chủ đề </w:t>
            </w:r>
            <w:r>
              <w:rPr>
                <w:b/>
                <w:bCs/>
                <w:iCs/>
                <w:color w:val="FF0000"/>
                <w:sz w:val="24"/>
                <w:szCs w:val="24"/>
              </w:rPr>
              <w:t>7</w:t>
            </w:r>
            <w:r w:rsidRPr="00B30CBB">
              <w:rPr>
                <w:b/>
                <w:bCs/>
                <w:iCs/>
                <w:color w:val="FF0000"/>
                <w:sz w:val="24"/>
                <w:szCs w:val="24"/>
              </w:rPr>
              <w:t>:</w:t>
            </w:r>
          </w:p>
          <w:p w14:paraId="75EFF399" w14:textId="7B1EAE7C" w:rsidR="00D079AF" w:rsidRPr="00B30CBB" w:rsidRDefault="00D079AF" w:rsidP="007E136D">
            <w:pPr>
              <w:jc w:val="center"/>
              <w:rPr>
                <w:sz w:val="24"/>
                <w:szCs w:val="24"/>
              </w:rPr>
            </w:pPr>
            <w:r w:rsidRPr="00B30CBB">
              <w:rPr>
                <w:sz w:val="24"/>
                <w:szCs w:val="24"/>
              </w:rPr>
              <w:t>Đường thẳng và mặt phẳng song song</w:t>
            </w:r>
          </w:p>
          <w:p w14:paraId="1161188A" w14:textId="77777777" w:rsidR="00D079AF" w:rsidRPr="00B30CBB" w:rsidRDefault="00D079AF" w:rsidP="007E136D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B30CBB">
              <w:rPr>
                <w:sz w:val="24"/>
                <w:szCs w:val="24"/>
              </w:rPr>
              <w:t>(Gồm §3)</w:t>
            </w:r>
          </w:p>
        </w:tc>
        <w:tc>
          <w:tcPr>
            <w:tcW w:w="248" w:type="pct"/>
            <w:vAlign w:val="center"/>
          </w:tcPr>
          <w:p w14:paraId="150C8D53" w14:textId="77777777" w:rsidR="00D079AF" w:rsidRPr="00B30CBB" w:rsidRDefault="00D079AF" w:rsidP="00B325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73" w:type="pct"/>
            <w:vAlign w:val="center"/>
          </w:tcPr>
          <w:p w14:paraId="286A32A7" w14:textId="1F7C54C8" w:rsidR="00D079AF" w:rsidRPr="00B30CBB" w:rsidRDefault="00D079AF" w:rsidP="00B325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16-18</w:t>
            </w:r>
          </w:p>
        </w:tc>
        <w:tc>
          <w:tcPr>
            <w:tcW w:w="609" w:type="pct"/>
            <w:vAlign w:val="center"/>
          </w:tcPr>
          <w:p w14:paraId="3208E1FC" w14:textId="477D6F66" w:rsidR="00D079AF" w:rsidRDefault="00D079AF" w:rsidP="00D02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12</w:t>
            </w:r>
          </w:p>
          <w:p w14:paraId="0D2602DE" w14:textId="14311633" w:rsidR="00D079AF" w:rsidRPr="00B30CBB" w:rsidRDefault="00D079AF" w:rsidP="00D02766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Tuần 13</w:t>
            </w:r>
          </w:p>
        </w:tc>
        <w:tc>
          <w:tcPr>
            <w:tcW w:w="1221" w:type="pct"/>
            <w:vAlign w:val="center"/>
          </w:tcPr>
          <w:p w14:paraId="40DF0B75" w14:textId="0F19F689" w:rsidR="00D079AF" w:rsidRPr="00B30CBB" w:rsidRDefault="00D079AF" w:rsidP="00B32530">
            <w:pPr>
              <w:rPr>
                <w:sz w:val="24"/>
                <w:szCs w:val="24"/>
              </w:rPr>
            </w:pPr>
            <w:r w:rsidRPr="00836B5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902" w:type="pct"/>
            <w:vAlign w:val="center"/>
          </w:tcPr>
          <w:p w14:paraId="60591F2F" w14:textId="7B9B8BA0" w:rsidR="00D079AF" w:rsidRPr="00B30CBB" w:rsidRDefault="00D079AF" w:rsidP="007437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D079AF" w:rsidRPr="00B30CBB" w14:paraId="15CEF1CB" w14:textId="77777777" w:rsidTr="007437D0">
        <w:trPr>
          <w:jc w:val="center"/>
        </w:trPr>
        <w:tc>
          <w:tcPr>
            <w:tcW w:w="220" w:type="pct"/>
            <w:vAlign w:val="center"/>
          </w:tcPr>
          <w:p w14:paraId="7C0380CD" w14:textId="19D25FC9" w:rsidR="00D079AF" w:rsidRPr="007E136D" w:rsidRDefault="00D079AF" w:rsidP="00B32530">
            <w:pPr>
              <w:jc w:val="center"/>
              <w:rPr>
                <w:b/>
                <w:sz w:val="24"/>
                <w:szCs w:val="24"/>
              </w:rPr>
            </w:pPr>
            <w:r w:rsidRPr="007E136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527" w:type="pct"/>
          </w:tcPr>
          <w:p w14:paraId="2D712DA9" w14:textId="6318C52E" w:rsidR="00D079AF" w:rsidRPr="00B30CBB" w:rsidRDefault="00D079AF" w:rsidP="007E136D">
            <w:pPr>
              <w:jc w:val="center"/>
              <w:rPr>
                <w:b/>
                <w:bCs/>
                <w:iCs/>
                <w:color w:val="FF0000"/>
                <w:sz w:val="24"/>
                <w:szCs w:val="24"/>
              </w:rPr>
            </w:pPr>
            <w:r w:rsidRPr="00B30CBB">
              <w:rPr>
                <w:b/>
                <w:bCs/>
                <w:iCs/>
                <w:color w:val="FF0000"/>
                <w:sz w:val="24"/>
                <w:szCs w:val="24"/>
              </w:rPr>
              <w:t xml:space="preserve">Chủ đề </w:t>
            </w:r>
            <w:r>
              <w:rPr>
                <w:b/>
                <w:bCs/>
                <w:iCs/>
                <w:color w:val="FF0000"/>
                <w:sz w:val="24"/>
                <w:szCs w:val="24"/>
              </w:rPr>
              <w:t>8</w:t>
            </w:r>
            <w:r w:rsidRPr="00B30CBB">
              <w:rPr>
                <w:b/>
                <w:bCs/>
                <w:iCs/>
                <w:color w:val="FF0000"/>
                <w:sz w:val="24"/>
                <w:szCs w:val="24"/>
              </w:rPr>
              <w:t>:</w:t>
            </w:r>
          </w:p>
          <w:p w14:paraId="69F18987" w14:textId="4851528C" w:rsidR="00D079AF" w:rsidRPr="00B30CBB" w:rsidRDefault="00D079AF" w:rsidP="007E136D">
            <w:pPr>
              <w:jc w:val="center"/>
              <w:rPr>
                <w:sz w:val="24"/>
                <w:szCs w:val="24"/>
              </w:rPr>
            </w:pPr>
            <w:r w:rsidRPr="00B30CBB">
              <w:rPr>
                <w:sz w:val="24"/>
                <w:szCs w:val="24"/>
              </w:rPr>
              <w:t>Hai mặt phẳng song song</w:t>
            </w:r>
          </w:p>
          <w:p w14:paraId="7235F7C7" w14:textId="77777777" w:rsidR="00D079AF" w:rsidRPr="00B30CBB" w:rsidRDefault="00D079AF" w:rsidP="007E136D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B30CBB">
              <w:rPr>
                <w:sz w:val="24"/>
                <w:szCs w:val="24"/>
              </w:rPr>
              <w:t>(Gồm §4)</w:t>
            </w:r>
          </w:p>
        </w:tc>
        <w:tc>
          <w:tcPr>
            <w:tcW w:w="248" w:type="pct"/>
            <w:vAlign w:val="center"/>
          </w:tcPr>
          <w:p w14:paraId="098B7CFE" w14:textId="77777777" w:rsidR="00D079AF" w:rsidRPr="00670CCE" w:rsidRDefault="00D079AF" w:rsidP="00B32530">
            <w:pPr>
              <w:jc w:val="center"/>
              <w:rPr>
                <w:color w:val="FF0000"/>
                <w:sz w:val="24"/>
                <w:szCs w:val="24"/>
              </w:rPr>
            </w:pPr>
            <w:r w:rsidRPr="00670CCE">
              <w:rPr>
                <w:color w:val="FF0000"/>
                <w:sz w:val="24"/>
                <w:szCs w:val="24"/>
              </w:rPr>
              <w:t>2</w:t>
            </w:r>
          </w:p>
        </w:tc>
        <w:tc>
          <w:tcPr>
            <w:tcW w:w="273" w:type="pct"/>
            <w:vAlign w:val="center"/>
          </w:tcPr>
          <w:p w14:paraId="1D5583C5" w14:textId="456103AB" w:rsidR="00D079AF" w:rsidRPr="00B30CBB" w:rsidRDefault="00D079AF" w:rsidP="00B325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19-20</w:t>
            </w:r>
          </w:p>
        </w:tc>
        <w:tc>
          <w:tcPr>
            <w:tcW w:w="609" w:type="pct"/>
            <w:vAlign w:val="center"/>
          </w:tcPr>
          <w:p w14:paraId="74ACEDC9" w14:textId="7A48DF03" w:rsidR="00D079AF" w:rsidRPr="00D02766" w:rsidRDefault="00D079AF" w:rsidP="00D02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14</w:t>
            </w:r>
          </w:p>
        </w:tc>
        <w:tc>
          <w:tcPr>
            <w:tcW w:w="1221" w:type="pct"/>
            <w:vAlign w:val="center"/>
          </w:tcPr>
          <w:p w14:paraId="3A82242F" w14:textId="77CD9652" w:rsidR="00D079AF" w:rsidRPr="00B30CBB" w:rsidRDefault="00D079AF" w:rsidP="00B32530">
            <w:pPr>
              <w:rPr>
                <w:sz w:val="24"/>
                <w:szCs w:val="24"/>
              </w:rPr>
            </w:pPr>
            <w:r w:rsidRPr="00836B5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902" w:type="pct"/>
            <w:vAlign w:val="center"/>
          </w:tcPr>
          <w:p w14:paraId="468274FD" w14:textId="0A49D560" w:rsidR="00D079AF" w:rsidRPr="00B30CBB" w:rsidRDefault="00D079AF" w:rsidP="007437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D079AF" w:rsidRPr="00B30CBB" w14:paraId="006F87EC" w14:textId="77777777" w:rsidTr="007437D0">
        <w:trPr>
          <w:jc w:val="center"/>
        </w:trPr>
        <w:tc>
          <w:tcPr>
            <w:tcW w:w="220" w:type="pct"/>
            <w:vAlign w:val="center"/>
          </w:tcPr>
          <w:p w14:paraId="3F1EB118" w14:textId="720E38A8" w:rsidR="00D079AF" w:rsidRPr="007E136D" w:rsidRDefault="00D079AF" w:rsidP="00B32530">
            <w:pPr>
              <w:jc w:val="center"/>
              <w:rPr>
                <w:b/>
                <w:sz w:val="24"/>
                <w:szCs w:val="24"/>
              </w:rPr>
            </w:pPr>
            <w:r w:rsidRPr="007E136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527" w:type="pct"/>
          </w:tcPr>
          <w:p w14:paraId="177CAFFA" w14:textId="72D8A0B8" w:rsidR="00D079AF" w:rsidRPr="00B30CBB" w:rsidRDefault="00D079AF" w:rsidP="007E136D">
            <w:pPr>
              <w:jc w:val="center"/>
              <w:rPr>
                <w:b/>
                <w:bCs/>
                <w:iCs/>
                <w:color w:val="FF0000"/>
                <w:sz w:val="24"/>
                <w:szCs w:val="24"/>
              </w:rPr>
            </w:pPr>
            <w:r w:rsidRPr="00B30CBB">
              <w:rPr>
                <w:b/>
                <w:bCs/>
                <w:iCs/>
                <w:color w:val="FF0000"/>
                <w:sz w:val="24"/>
                <w:szCs w:val="24"/>
              </w:rPr>
              <w:t xml:space="preserve">Chủ đề </w:t>
            </w:r>
            <w:r>
              <w:rPr>
                <w:b/>
                <w:bCs/>
                <w:iCs/>
                <w:color w:val="FF0000"/>
                <w:sz w:val="24"/>
                <w:szCs w:val="24"/>
              </w:rPr>
              <w:t>9</w:t>
            </w:r>
            <w:r w:rsidRPr="00B30CBB">
              <w:rPr>
                <w:b/>
                <w:bCs/>
                <w:iCs/>
                <w:color w:val="FF0000"/>
                <w:sz w:val="24"/>
                <w:szCs w:val="24"/>
              </w:rPr>
              <w:t>:</w:t>
            </w:r>
          </w:p>
          <w:p w14:paraId="2577BD86" w14:textId="7B9AA734" w:rsidR="00D079AF" w:rsidRPr="00B30CBB" w:rsidRDefault="00D079AF" w:rsidP="007E136D">
            <w:pPr>
              <w:jc w:val="center"/>
              <w:rPr>
                <w:sz w:val="24"/>
                <w:szCs w:val="24"/>
              </w:rPr>
            </w:pPr>
            <w:r w:rsidRPr="00B30CBB">
              <w:rPr>
                <w:sz w:val="24"/>
                <w:szCs w:val="24"/>
              </w:rPr>
              <w:t>Phép chiếu song song. Hình biểu diễn của một hình không gian</w:t>
            </w:r>
          </w:p>
          <w:p w14:paraId="7DAE7DE4" w14:textId="77777777" w:rsidR="00D079AF" w:rsidRPr="00B30CBB" w:rsidRDefault="00D079AF" w:rsidP="007E136D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B30CBB">
              <w:rPr>
                <w:sz w:val="24"/>
                <w:szCs w:val="24"/>
              </w:rPr>
              <w:t>(Gồm §5)</w:t>
            </w:r>
          </w:p>
        </w:tc>
        <w:tc>
          <w:tcPr>
            <w:tcW w:w="248" w:type="pct"/>
            <w:vAlign w:val="center"/>
          </w:tcPr>
          <w:p w14:paraId="1F47BA01" w14:textId="77777777" w:rsidR="00D079AF" w:rsidRPr="00B30CBB" w:rsidRDefault="00D079AF" w:rsidP="00B32530">
            <w:pPr>
              <w:jc w:val="center"/>
              <w:rPr>
                <w:sz w:val="24"/>
                <w:szCs w:val="24"/>
              </w:rPr>
            </w:pPr>
            <w:r w:rsidRPr="00B30CBB">
              <w:rPr>
                <w:sz w:val="24"/>
                <w:szCs w:val="24"/>
              </w:rPr>
              <w:t>1</w:t>
            </w:r>
          </w:p>
        </w:tc>
        <w:tc>
          <w:tcPr>
            <w:tcW w:w="273" w:type="pct"/>
            <w:vAlign w:val="center"/>
          </w:tcPr>
          <w:p w14:paraId="3CF03EB1" w14:textId="3EBC534A" w:rsidR="00D079AF" w:rsidRPr="00B30CBB" w:rsidRDefault="00D079AF" w:rsidP="00B3253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609" w:type="pct"/>
            <w:vAlign w:val="center"/>
          </w:tcPr>
          <w:p w14:paraId="67A1F3D9" w14:textId="0375BDFA" w:rsidR="00D079AF" w:rsidRPr="00D02766" w:rsidRDefault="00D079AF" w:rsidP="00D02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15</w:t>
            </w:r>
          </w:p>
        </w:tc>
        <w:tc>
          <w:tcPr>
            <w:tcW w:w="1221" w:type="pct"/>
            <w:vAlign w:val="center"/>
          </w:tcPr>
          <w:p w14:paraId="135C2F6A" w14:textId="72D4D5E2" w:rsidR="00D079AF" w:rsidRPr="00B30CBB" w:rsidRDefault="00D079AF" w:rsidP="00B32530">
            <w:pPr>
              <w:rPr>
                <w:sz w:val="24"/>
                <w:szCs w:val="24"/>
              </w:rPr>
            </w:pPr>
            <w:r w:rsidRPr="00836B5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902" w:type="pct"/>
            <w:vAlign w:val="center"/>
          </w:tcPr>
          <w:p w14:paraId="04D52816" w14:textId="7ADEA452" w:rsidR="00D079AF" w:rsidRPr="003E6581" w:rsidRDefault="00D079AF" w:rsidP="007437D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D079AF" w:rsidRPr="00B30CBB" w14:paraId="6D6EE990" w14:textId="77777777" w:rsidTr="007437D0">
        <w:trPr>
          <w:jc w:val="center"/>
        </w:trPr>
        <w:tc>
          <w:tcPr>
            <w:tcW w:w="220" w:type="pct"/>
            <w:vAlign w:val="center"/>
          </w:tcPr>
          <w:p w14:paraId="51BE177D" w14:textId="74EAFA26" w:rsidR="00D079AF" w:rsidRPr="007E136D" w:rsidRDefault="00D079AF" w:rsidP="00B32530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7E136D">
              <w:rPr>
                <w:b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527" w:type="pct"/>
            <w:vAlign w:val="center"/>
          </w:tcPr>
          <w:p w14:paraId="0497FD71" w14:textId="770D7989" w:rsidR="00D079AF" w:rsidRPr="00B30CBB" w:rsidRDefault="00D079AF" w:rsidP="007E136D">
            <w:pPr>
              <w:jc w:val="center"/>
              <w:rPr>
                <w:b/>
                <w:bCs/>
                <w:iCs/>
                <w:color w:val="FF0000"/>
                <w:sz w:val="24"/>
                <w:szCs w:val="24"/>
              </w:rPr>
            </w:pPr>
            <w:r w:rsidRPr="00B30CBB">
              <w:rPr>
                <w:b/>
                <w:bCs/>
                <w:iCs/>
                <w:color w:val="FF0000"/>
                <w:sz w:val="24"/>
                <w:szCs w:val="24"/>
              </w:rPr>
              <w:t>Chủ đề 1</w:t>
            </w:r>
            <w:r>
              <w:rPr>
                <w:b/>
                <w:bCs/>
                <w:iCs/>
                <w:color w:val="FF0000"/>
                <w:sz w:val="24"/>
                <w:szCs w:val="24"/>
              </w:rPr>
              <w:t>0</w:t>
            </w:r>
            <w:r w:rsidRPr="00B30CBB">
              <w:rPr>
                <w:b/>
                <w:bCs/>
                <w:iCs/>
                <w:color w:val="FF0000"/>
                <w:sz w:val="24"/>
                <w:szCs w:val="24"/>
              </w:rPr>
              <w:t>:</w:t>
            </w:r>
          </w:p>
          <w:p w14:paraId="1343E005" w14:textId="77777777" w:rsidR="00D079AF" w:rsidRDefault="00D079AF" w:rsidP="007E136D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B30CBB">
              <w:rPr>
                <w:b/>
                <w:bCs/>
                <w:color w:val="auto"/>
                <w:sz w:val="24"/>
                <w:szCs w:val="24"/>
              </w:rPr>
              <w:t>Ôn tập chương II</w:t>
            </w:r>
          </w:p>
          <w:p w14:paraId="55E28DA0" w14:textId="77777777" w:rsidR="00D079AF" w:rsidRPr="00B30CBB" w:rsidRDefault="00D079AF" w:rsidP="007E136D">
            <w:pPr>
              <w:jc w:val="center"/>
              <w:rPr>
                <w:b/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248" w:type="pct"/>
            <w:vAlign w:val="center"/>
          </w:tcPr>
          <w:p w14:paraId="1C683F02" w14:textId="77777777" w:rsidR="00D079AF" w:rsidRPr="00B30CBB" w:rsidRDefault="00D079AF" w:rsidP="00B32530">
            <w:pPr>
              <w:jc w:val="center"/>
              <w:rPr>
                <w:color w:val="FF0000"/>
                <w:sz w:val="24"/>
                <w:szCs w:val="24"/>
              </w:rPr>
            </w:pPr>
            <w:r w:rsidRPr="008452A2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273" w:type="pct"/>
            <w:vAlign w:val="center"/>
          </w:tcPr>
          <w:p w14:paraId="6F600817" w14:textId="56A55968" w:rsidR="00D079AF" w:rsidRPr="00B30CBB" w:rsidRDefault="00D079AF" w:rsidP="00B32530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22</w:t>
            </w:r>
          </w:p>
        </w:tc>
        <w:tc>
          <w:tcPr>
            <w:tcW w:w="609" w:type="pct"/>
            <w:vAlign w:val="center"/>
          </w:tcPr>
          <w:p w14:paraId="522359CF" w14:textId="0C94F43F" w:rsidR="00D079AF" w:rsidRPr="00D02766" w:rsidRDefault="00D079AF" w:rsidP="00D02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15</w:t>
            </w:r>
          </w:p>
        </w:tc>
        <w:tc>
          <w:tcPr>
            <w:tcW w:w="1221" w:type="pct"/>
            <w:vAlign w:val="center"/>
          </w:tcPr>
          <w:p w14:paraId="34C60042" w14:textId="2618FD61" w:rsidR="00D079AF" w:rsidRPr="00B30CBB" w:rsidRDefault="00D079AF" w:rsidP="00B32530">
            <w:pPr>
              <w:rPr>
                <w:color w:val="FF0000"/>
                <w:sz w:val="24"/>
                <w:szCs w:val="24"/>
              </w:rPr>
            </w:pPr>
            <w:r w:rsidRPr="00836B5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902" w:type="pct"/>
            <w:vAlign w:val="center"/>
          </w:tcPr>
          <w:p w14:paraId="2B04AD09" w14:textId="66F31844" w:rsidR="00D079AF" w:rsidRPr="00B30CBB" w:rsidRDefault="00D079AF" w:rsidP="007437D0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D079AF" w:rsidRPr="00B30CBB" w14:paraId="5D337449" w14:textId="77777777" w:rsidTr="007437D0">
        <w:trPr>
          <w:jc w:val="center"/>
        </w:trPr>
        <w:tc>
          <w:tcPr>
            <w:tcW w:w="220" w:type="pct"/>
            <w:vAlign w:val="center"/>
          </w:tcPr>
          <w:p w14:paraId="53033B76" w14:textId="3A332D19" w:rsidR="00D079AF" w:rsidRPr="007E136D" w:rsidRDefault="00D079AF" w:rsidP="00B32530">
            <w:pPr>
              <w:jc w:val="center"/>
              <w:rPr>
                <w:b/>
                <w:sz w:val="24"/>
                <w:szCs w:val="24"/>
              </w:rPr>
            </w:pPr>
            <w:r w:rsidRPr="007E136D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527" w:type="pct"/>
            <w:vAlign w:val="center"/>
          </w:tcPr>
          <w:p w14:paraId="3E0D0B56" w14:textId="5AFC8284" w:rsidR="00D079AF" w:rsidRPr="00B30CBB" w:rsidRDefault="00D079AF" w:rsidP="007E136D">
            <w:pPr>
              <w:jc w:val="center"/>
              <w:rPr>
                <w:b/>
                <w:bCs/>
                <w:iCs/>
                <w:color w:val="FF0000"/>
                <w:sz w:val="24"/>
                <w:szCs w:val="24"/>
              </w:rPr>
            </w:pPr>
            <w:r w:rsidRPr="00B30CBB">
              <w:rPr>
                <w:b/>
                <w:bCs/>
                <w:iCs/>
                <w:color w:val="FF0000"/>
                <w:sz w:val="24"/>
                <w:szCs w:val="24"/>
              </w:rPr>
              <w:t>Chủ đề 1</w:t>
            </w:r>
            <w:r>
              <w:rPr>
                <w:b/>
                <w:bCs/>
                <w:iCs/>
                <w:color w:val="FF0000"/>
                <w:sz w:val="24"/>
                <w:szCs w:val="24"/>
              </w:rPr>
              <w:t>1</w:t>
            </w:r>
            <w:r w:rsidRPr="00B30CBB">
              <w:rPr>
                <w:b/>
                <w:bCs/>
                <w:iCs/>
                <w:color w:val="FF0000"/>
                <w:sz w:val="24"/>
                <w:szCs w:val="24"/>
              </w:rPr>
              <w:t>:</w:t>
            </w:r>
          </w:p>
          <w:p w14:paraId="1578CA8C" w14:textId="77777777" w:rsidR="00D079AF" w:rsidRPr="00B30CBB" w:rsidRDefault="00D079AF" w:rsidP="007E136D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B30CBB">
              <w:rPr>
                <w:b/>
                <w:bCs/>
                <w:sz w:val="24"/>
                <w:szCs w:val="24"/>
              </w:rPr>
              <w:lastRenderedPageBreak/>
              <w:t>Ôn tập học kì I</w:t>
            </w:r>
          </w:p>
        </w:tc>
        <w:tc>
          <w:tcPr>
            <w:tcW w:w="248" w:type="pct"/>
            <w:vAlign w:val="center"/>
          </w:tcPr>
          <w:p w14:paraId="2C65627E" w14:textId="77777777" w:rsidR="00D079AF" w:rsidRPr="00B30CBB" w:rsidRDefault="00D079AF" w:rsidP="00B325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73" w:type="pct"/>
            <w:vAlign w:val="center"/>
          </w:tcPr>
          <w:p w14:paraId="55FF0A57" w14:textId="2BDFD9D7" w:rsidR="00D079AF" w:rsidRPr="00B30CBB" w:rsidRDefault="00D079AF" w:rsidP="00B325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23-27</w:t>
            </w:r>
          </w:p>
        </w:tc>
        <w:tc>
          <w:tcPr>
            <w:tcW w:w="609" w:type="pct"/>
            <w:vAlign w:val="center"/>
          </w:tcPr>
          <w:p w14:paraId="496AD7DF" w14:textId="554D7301" w:rsidR="00D079AF" w:rsidRDefault="00D079AF" w:rsidP="00D02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16</w:t>
            </w:r>
          </w:p>
          <w:p w14:paraId="1741D8BD" w14:textId="7A5CB840" w:rsidR="00D079AF" w:rsidRDefault="00D079AF" w:rsidP="00D02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Tuần 17</w:t>
            </w:r>
          </w:p>
          <w:p w14:paraId="343C8F43" w14:textId="18B4231F" w:rsidR="00D079AF" w:rsidRPr="00B30CBB" w:rsidRDefault="00D079AF" w:rsidP="00D02766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Tuần 18</w:t>
            </w:r>
          </w:p>
        </w:tc>
        <w:tc>
          <w:tcPr>
            <w:tcW w:w="1221" w:type="pct"/>
            <w:vAlign w:val="center"/>
          </w:tcPr>
          <w:p w14:paraId="289FF164" w14:textId="2219E417" w:rsidR="00D079AF" w:rsidRPr="00B30CBB" w:rsidRDefault="00D079AF" w:rsidP="00B32530">
            <w:pPr>
              <w:rPr>
                <w:sz w:val="24"/>
                <w:szCs w:val="24"/>
              </w:rPr>
            </w:pPr>
            <w:r w:rsidRPr="00836B57">
              <w:rPr>
                <w:sz w:val="24"/>
                <w:szCs w:val="24"/>
              </w:rPr>
              <w:lastRenderedPageBreak/>
              <w:t>Máy chiếu, phiếu học tập, laptop</w:t>
            </w:r>
          </w:p>
        </w:tc>
        <w:tc>
          <w:tcPr>
            <w:tcW w:w="902" w:type="pct"/>
            <w:vAlign w:val="center"/>
          </w:tcPr>
          <w:p w14:paraId="1AFC541C" w14:textId="13DFBCAE" w:rsidR="00D079AF" w:rsidRPr="00B30CBB" w:rsidRDefault="00D079AF" w:rsidP="007437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D079AF" w:rsidRPr="00B30CBB" w14:paraId="360FFC39" w14:textId="7D771654" w:rsidTr="00D079AF">
        <w:trPr>
          <w:jc w:val="center"/>
        </w:trPr>
        <w:tc>
          <w:tcPr>
            <w:tcW w:w="1747" w:type="pct"/>
            <w:gridSpan w:val="2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44DB8F29" w14:textId="23C2A282" w:rsidR="00D079AF" w:rsidRPr="007E136D" w:rsidRDefault="00D079AF" w:rsidP="00D02766">
            <w:pPr>
              <w:jc w:val="center"/>
              <w:rPr>
                <w:b/>
                <w:sz w:val="24"/>
                <w:szCs w:val="24"/>
              </w:rPr>
            </w:pPr>
            <w:r w:rsidRPr="007E136D">
              <w:rPr>
                <w:b/>
                <w:bCs/>
                <w:iCs/>
                <w:color w:val="FF0000"/>
                <w:sz w:val="24"/>
                <w:szCs w:val="24"/>
              </w:rPr>
              <w:lastRenderedPageBreak/>
              <w:t>KIỂM TRA HỌC KỲ I</w:t>
            </w:r>
          </w:p>
        </w:tc>
        <w:tc>
          <w:tcPr>
            <w:tcW w:w="248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5B8F6750" w14:textId="60C14B6E" w:rsidR="00D079AF" w:rsidRPr="007E136D" w:rsidRDefault="00D079AF" w:rsidP="00D0276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5A415952" w14:textId="7277ADD3" w:rsidR="00D079AF" w:rsidRPr="007E136D" w:rsidRDefault="00D079AF" w:rsidP="00D0276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70B3A5D8" w14:textId="6464E24F" w:rsidR="00D079AF" w:rsidRPr="007E136D" w:rsidRDefault="00D079AF" w:rsidP="00D0276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Tuần 18</w:t>
            </w:r>
          </w:p>
        </w:tc>
        <w:tc>
          <w:tcPr>
            <w:tcW w:w="2123" w:type="pct"/>
            <w:gridSpan w:val="2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5CA0A08E" w14:textId="7CE10D1F" w:rsidR="00D079AF" w:rsidRPr="007E136D" w:rsidRDefault="00D079AF" w:rsidP="007E136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079AF" w:rsidRPr="0089351E" w14:paraId="06A48FA8" w14:textId="77777777" w:rsidTr="00B528B2">
        <w:trPr>
          <w:jc w:val="center"/>
        </w:trPr>
        <w:tc>
          <w:tcPr>
            <w:tcW w:w="5000" w:type="pct"/>
            <w:gridSpan w:val="7"/>
            <w:shd w:val="clear" w:color="auto" w:fill="FFF2CC" w:themeFill="accent4" w:themeFillTint="33"/>
            <w:vAlign w:val="center"/>
          </w:tcPr>
          <w:p w14:paraId="3B6AAE11" w14:textId="118A7F76" w:rsidR="00D079AF" w:rsidRPr="007E136D" w:rsidRDefault="00D079AF" w:rsidP="007E136D">
            <w:pPr>
              <w:jc w:val="center"/>
              <w:rPr>
                <w:b/>
                <w:bCs/>
                <w:iCs/>
                <w:color w:val="auto"/>
                <w:sz w:val="24"/>
                <w:szCs w:val="24"/>
              </w:rPr>
            </w:pPr>
            <w:r w:rsidRPr="007E136D">
              <w:rPr>
                <w:b/>
                <w:bCs/>
                <w:iCs/>
                <w:color w:val="auto"/>
                <w:sz w:val="24"/>
                <w:szCs w:val="24"/>
              </w:rPr>
              <w:t>Tổng số tiết 28  ( Số tiết thực dạy HH Kỳ 1 đã điều chỉnh giảm đi 3 tiết, bổ sung vào số tiết  ôn Học Kỳ I )</w:t>
            </w:r>
          </w:p>
        </w:tc>
      </w:tr>
    </w:tbl>
    <w:p w14:paraId="5957F027" w14:textId="5BBE0BAD" w:rsidR="00A0423D" w:rsidRPr="00A0423D" w:rsidRDefault="00FE00A9" w:rsidP="00A0423D">
      <w:pPr>
        <w:spacing w:after="0"/>
        <w:jc w:val="center"/>
        <w:rPr>
          <w:b/>
          <w:bCs/>
          <w:color w:val="FF0000"/>
          <w:szCs w:val="28"/>
        </w:rPr>
      </w:pPr>
      <w:r w:rsidRPr="00A0423D">
        <w:rPr>
          <w:b/>
          <w:bCs/>
          <w:color w:val="FF0000"/>
          <w:szCs w:val="28"/>
        </w:rPr>
        <w:t>H</w:t>
      </w:r>
      <w:r w:rsidR="00A0423D">
        <w:rPr>
          <w:b/>
          <w:bCs/>
          <w:color w:val="FF0000"/>
          <w:szCs w:val="28"/>
        </w:rPr>
        <w:t>ỌC KỲ</w:t>
      </w:r>
      <w:r w:rsidRPr="00A0423D">
        <w:rPr>
          <w:b/>
          <w:bCs/>
          <w:color w:val="FF0000"/>
          <w:szCs w:val="28"/>
        </w:rPr>
        <w:t xml:space="preserve"> II</w:t>
      </w:r>
    </w:p>
    <w:p w14:paraId="258A69B5" w14:textId="48B18C6E" w:rsidR="00FE00A9" w:rsidRDefault="00A0423D" w:rsidP="00A0423D">
      <w:pPr>
        <w:spacing w:after="0"/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 xml:space="preserve">ĐS: </w:t>
      </w:r>
      <w:r w:rsidR="002426BA" w:rsidRPr="00A0423D">
        <w:rPr>
          <w:b/>
          <w:bCs/>
          <w:color w:val="FF0000"/>
          <w:sz w:val="24"/>
          <w:szCs w:val="24"/>
        </w:rPr>
        <w:t>(</w:t>
      </w:r>
      <w:r w:rsidR="00426B93">
        <w:rPr>
          <w:b/>
          <w:bCs/>
          <w:color w:val="FF0000"/>
          <w:sz w:val="24"/>
          <w:szCs w:val="24"/>
        </w:rPr>
        <w:t>2</w:t>
      </w:r>
      <w:r w:rsidR="002340F9">
        <w:rPr>
          <w:b/>
          <w:bCs/>
          <w:color w:val="FF0000"/>
          <w:sz w:val="24"/>
          <w:szCs w:val="24"/>
        </w:rPr>
        <w:t>9</w:t>
      </w:r>
      <w:r w:rsidR="00680186" w:rsidRPr="00A0423D">
        <w:rPr>
          <w:b/>
          <w:bCs/>
          <w:color w:val="FF0000"/>
          <w:sz w:val="24"/>
          <w:szCs w:val="24"/>
        </w:rPr>
        <w:t xml:space="preserve"> tiết</w:t>
      </w:r>
      <w:r w:rsidR="002426BA" w:rsidRPr="00A0423D">
        <w:rPr>
          <w:b/>
          <w:bCs/>
          <w:color w:val="FF0000"/>
          <w:sz w:val="24"/>
          <w:szCs w:val="24"/>
        </w:rPr>
        <w:t>)</w:t>
      </w:r>
      <w:r>
        <w:rPr>
          <w:b/>
          <w:bCs/>
          <w:color w:val="FF0000"/>
          <w:sz w:val="24"/>
          <w:szCs w:val="24"/>
        </w:rPr>
        <w:t xml:space="preserve"> + HH (1</w:t>
      </w:r>
      <w:r w:rsidR="002340F9">
        <w:rPr>
          <w:b/>
          <w:bCs/>
          <w:color w:val="FF0000"/>
          <w:sz w:val="24"/>
          <w:szCs w:val="24"/>
        </w:rPr>
        <w:t>8</w:t>
      </w:r>
      <w:r>
        <w:rPr>
          <w:b/>
          <w:bCs/>
          <w:color w:val="FF0000"/>
          <w:sz w:val="24"/>
          <w:szCs w:val="24"/>
        </w:rPr>
        <w:t xml:space="preserve"> tiết) + K</w:t>
      </w:r>
      <w:r w:rsidR="00426B93">
        <w:rPr>
          <w:b/>
          <w:bCs/>
          <w:color w:val="FF0000"/>
          <w:sz w:val="24"/>
          <w:szCs w:val="24"/>
        </w:rPr>
        <w:t>TGK (2 tiết) + KTCK</w:t>
      </w:r>
      <w:r>
        <w:rPr>
          <w:b/>
          <w:bCs/>
          <w:color w:val="FF0000"/>
          <w:sz w:val="24"/>
          <w:szCs w:val="24"/>
        </w:rPr>
        <w:t xml:space="preserve"> (2 tiết ) = 51 tiết.</w:t>
      </w:r>
    </w:p>
    <w:p w14:paraId="61949EAD" w14:textId="495D518C" w:rsidR="00A0423D" w:rsidRPr="00A0423D" w:rsidRDefault="00A0423D" w:rsidP="00A0423D">
      <w:pPr>
        <w:rPr>
          <w:b/>
          <w:bCs/>
          <w:color w:val="FF0000"/>
          <w:sz w:val="24"/>
          <w:szCs w:val="24"/>
        </w:rPr>
      </w:pPr>
      <w:r w:rsidRPr="00B30CBB">
        <w:rPr>
          <w:b/>
          <w:bCs/>
          <w:sz w:val="24"/>
          <w:szCs w:val="24"/>
        </w:rPr>
        <w:t>A. ĐẠI SỐ &amp; GIẢI TÍCH</w:t>
      </w:r>
      <w:r>
        <w:rPr>
          <w:b/>
          <w:bCs/>
          <w:sz w:val="24"/>
          <w:szCs w:val="24"/>
        </w:rPr>
        <w:t xml:space="preserve"> </w:t>
      </w:r>
      <w:r w:rsidR="00B75ECB">
        <w:rPr>
          <w:rFonts w:eastAsia="Calibri"/>
          <w:b/>
          <w:sz w:val="24"/>
          <w:szCs w:val="24"/>
        </w:rPr>
        <w:t>(27 tiết thực dạy + 1 tiết KTGK2 + 1 tiết KTCK2)</w:t>
      </w:r>
    </w:p>
    <w:tbl>
      <w:tblPr>
        <w:tblStyle w:val="TableGrid"/>
        <w:tblW w:w="493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658"/>
        <w:gridCol w:w="4406"/>
        <w:gridCol w:w="805"/>
        <w:gridCol w:w="785"/>
        <w:gridCol w:w="2521"/>
        <w:gridCol w:w="3399"/>
        <w:gridCol w:w="2016"/>
      </w:tblGrid>
      <w:tr w:rsidR="001D35B4" w:rsidRPr="00B30CBB" w14:paraId="4E0B8847" w14:textId="77777777" w:rsidTr="00011138">
        <w:trPr>
          <w:trHeight w:val="265"/>
          <w:tblHeader/>
        </w:trPr>
        <w:tc>
          <w:tcPr>
            <w:tcW w:w="225" w:type="pct"/>
            <w:vMerge w:val="restart"/>
            <w:shd w:val="clear" w:color="auto" w:fill="D9E2F3" w:themeFill="accent1" w:themeFillTint="33"/>
            <w:vAlign w:val="center"/>
          </w:tcPr>
          <w:p w14:paraId="1860D2C7" w14:textId="77777777" w:rsidR="00B528B2" w:rsidRPr="007E136D" w:rsidRDefault="00B528B2" w:rsidP="00FE00A9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7E136D">
              <w:rPr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1510" w:type="pct"/>
            <w:vMerge w:val="restart"/>
            <w:shd w:val="clear" w:color="auto" w:fill="D9E2F3" w:themeFill="accent1" w:themeFillTint="33"/>
            <w:vAlign w:val="center"/>
          </w:tcPr>
          <w:p w14:paraId="1A1B3FB1" w14:textId="13955905" w:rsidR="00B528B2" w:rsidRPr="008E38A3" w:rsidRDefault="00B528B2" w:rsidP="008E38A3">
            <w:pPr>
              <w:jc w:val="center"/>
              <w:rPr>
                <w:b/>
                <w:sz w:val="24"/>
                <w:szCs w:val="24"/>
              </w:rPr>
            </w:pPr>
            <w:r w:rsidRPr="00B30CBB">
              <w:rPr>
                <w:b/>
                <w:sz w:val="24"/>
                <w:szCs w:val="24"/>
                <w:lang w:val="vi-VN"/>
              </w:rPr>
              <w:t>Bài học</w:t>
            </w:r>
          </w:p>
        </w:tc>
        <w:tc>
          <w:tcPr>
            <w:tcW w:w="545" w:type="pct"/>
            <w:gridSpan w:val="2"/>
            <w:shd w:val="clear" w:color="auto" w:fill="D9E2F3" w:themeFill="accent1" w:themeFillTint="33"/>
            <w:vAlign w:val="center"/>
          </w:tcPr>
          <w:p w14:paraId="6C7F4528" w14:textId="7F967ABE" w:rsidR="00B528B2" w:rsidRPr="00B30CBB" w:rsidRDefault="00B528B2" w:rsidP="008E38A3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B30CBB">
              <w:rPr>
                <w:b/>
                <w:sz w:val="24"/>
                <w:szCs w:val="24"/>
                <w:lang w:val="vi-VN"/>
              </w:rPr>
              <w:t>Số tiết</w:t>
            </w:r>
          </w:p>
        </w:tc>
        <w:tc>
          <w:tcPr>
            <w:tcW w:w="864" w:type="pct"/>
            <w:vMerge w:val="restart"/>
            <w:shd w:val="clear" w:color="auto" w:fill="D9E2F3" w:themeFill="accent1" w:themeFillTint="33"/>
            <w:vAlign w:val="center"/>
          </w:tcPr>
          <w:p w14:paraId="605CF69A" w14:textId="503543F6" w:rsidR="00B528B2" w:rsidRPr="008E38A3" w:rsidRDefault="00B528B2" w:rsidP="008E38A3">
            <w:pPr>
              <w:jc w:val="center"/>
              <w:rPr>
                <w:b/>
                <w:color w:val="FF0000"/>
                <w:sz w:val="24"/>
                <w:szCs w:val="24"/>
                <w:lang w:val="vi-VN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Thời điểm</w:t>
            </w:r>
          </w:p>
        </w:tc>
        <w:tc>
          <w:tcPr>
            <w:tcW w:w="1165" w:type="pct"/>
            <w:vMerge w:val="restart"/>
            <w:shd w:val="clear" w:color="auto" w:fill="D9E2F3" w:themeFill="accent1" w:themeFillTint="33"/>
            <w:vAlign w:val="center"/>
          </w:tcPr>
          <w:p w14:paraId="696D554C" w14:textId="2A5F8D58" w:rsidR="00B528B2" w:rsidRPr="00B30CBB" w:rsidRDefault="00B528B2" w:rsidP="00FE00A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Thiết bị dạy học</w:t>
            </w:r>
          </w:p>
        </w:tc>
        <w:tc>
          <w:tcPr>
            <w:tcW w:w="691" w:type="pct"/>
            <w:vMerge w:val="restart"/>
            <w:shd w:val="clear" w:color="auto" w:fill="D9E2F3" w:themeFill="accent1" w:themeFillTint="33"/>
            <w:vAlign w:val="center"/>
          </w:tcPr>
          <w:p w14:paraId="7A7DFACD" w14:textId="52DC7EF7" w:rsidR="00B528B2" w:rsidRPr="00B30CBB" w:rsidRDefault="00B528B2" w:rsidP="00CB74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Địa điểm dạy học</w:t>
            </w:r>
          </w:p>
        </w:tc>
      </w:tr>
      <w:tr w:rsidR="001D35B4" w:rsidRPr="00B30CBB" w14:paraId="2AC40440" w14:textId="77777777" w:rsidTr="00011138">
        <w:trPr>
          <w:trHeight w:val="265"/>
          <w:tblHeader/>
        </w:trPr>
        <w:tc>
          <w:tcPr>
            <w:tcW w:w="225" w:type="pct"/>
            <w:vMerge/>
            <w:shd w:val="clear" w:color="auto" w:fill="D9E2F3" w:themeFill="accent1" w:themeFillTint="33"/>
            <w:vAlign w:val="center"/>
          </w:tcPr>
          <w:p w14:paraId="3F53DC9C" w14:textId="77777777" w:rsidR="00DA541D" w:rsidRPr="007E136D" w:rsidRDefault="00DA541D" w:rsidP="00FE00A9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1510" w:type="pct"/>
            <w:vMerge/>
            <w:shd w:val="clear" w:color="auto" w:fill="D9E2F3" w:themeFill="accent1" w:themeFillTint="33"/>
            <w:vAlign w:val="center"/>
          </w:tcPr>
          <w:p w14:paraId="0F4331C1" w14:textId="77777777" w:rsidR="00DA541D" w:rsidRPr="00B30CBB" w:rsidRDefault="00DA541D" w:rsidP="008E38A3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276" w:type="pct"/>
            <w:shd w:val="clear" w:color="auto" w:fill="D9E2F3" w:themeFill="accent1" w:themeFillTint="33"/>
            <w:vAlign w:val="center"/>
          </w:tcPr>
          <w:p w14:paraId="44FE5311" w14:textId="15AB5986" w:rsidR="00DA541D" w:rsidRPr="00DA541D" w:rsidRDefault="00DA541D" w:rsidP="008E38A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Tổng</w:t>
            </w:r>
          </w:p>
        </w:tc>
        <w:tc>
          <w:tcPr>
            <w:tcW w:w="269" w:type="pct"/>
            <w:shd w:val="clear" w:color="auto" w:fill="D9E2F3" w:themeFill="accent1" w:themeFillTint="33"/>
            <w:vAlign w:val="center"/>
          </w:tcPr>
          <w:p w14:paraId="1FD86DDD" w14:textId="4447E009" w:rsidR="00DA541D" w:rsidRPr="00DA541D" w:rsidRDefault="00DA541D" w:rsidP="008E38A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Chi Tiết</w:t>
            </w:r>
          </w:p>
        </w:tc>
        <w:tc>
          <w:tcPr>
            <w:tcW w:w="864" w:type="pct"/>
            <w:vMerge/>
            <w:shd w:val="clear" w:color="auto" w:fill="D9E2F3" w:themeFill="accent1" w:themeFillTint="33"/>
            <w:vAlign w:val="center"/>
          </w:tcPr>
          <w:p w14:paraId="4CFB8C54" w14:textId="77777777" w:rsidR="00DA541D" w:rsidRPr="00ED5BD8" w:rsidRDefault="00DA541D" w:rsidP="008E38A3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1165" w:type="pct"/>
            <w:vMerge/>
            <w:shd w:val="clear" w:color="auto" w:fill="D9E2F3" w:themeFill="accent1" w:themeFillTint="33"/>
            <w:vAlign w:val="center"/>
          </w:tcPr>
          <w:p w14:paraId="69435292" w14:textId="77777777" w:rsidR="00DA541D" w:rsidRPr="00B30CBB" w:rsidRDefault="00DA541D" w:rsidP="00FE00A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91" w:type="pct"/>
            <w:vMerge/>
            <w:shd w:val="clear" w:color="auto" w:fill="D9E2F3" w:themeFill="accent1" w:themeFillTint="33"/>
          </w:tcPr>
          <w:p w14:paraId="56C3A5FF" w14:textId="77777777" w:rsidR="00DA541D" w:rsidRPr="00B30CBB" w:rsidRDefault="00DA541D" w:rsidP="00CB745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B6B09" w:rsidRPr="00B30CBB" w14:paraId="0975980B" w14:textId="77777777" w:rsidTr="001D35B4">
        <w:trPr>
          <w:trHeight w:val="413"/>
        </w:trPr>
        <w:tc>
          <w:tcPr>
            <w:tcW w:w="5000" w:type="pct"/>
            <w:gridSpan w:val="7"/>
            <w:vAlign w:val="center"/>
          </w:tcPr>
          <w:p w14:paraId="5C9CE121" w14:textId="5C108CFE" w:rsidR="00EB6B09" w:rsidRPr="007E136D" w:rsidRDefault="00EB6B09" w:rsidP="007A350F">
            <w:pPr>
              <w:jc w:val="center"/>
              <w:rPr>
                <w:b/>
                <w:sz w:val="24"/>
                <w:szCs w:val="24"/>
              </w:rPr>
            </w:pPr>
            <w:r w:rsidRPr="007E136D">
              <w:rPr>
                <w:b/>
                <w:color w:val="0070C0"/>
                <w:sz w:val="24"/>
                <w:szCs w:val="24"/>
              </w:rPr>
              <w:t>CHƯƠNG IV.</w:t>
            </w:r>
            <w:r w:rsidRPr="007E136D">
              <w:rPr>
                <w:b/>
                <w:color w:val="FF0000"/>
                <w:sz w:val="24"/>
                <w:szCs w:val="24"/>
              </w:rPr>
              <w:t xml:space="preserve"> </w:t>
            </w:r>
            <w:r w:rsidRPr="007E136D">
              <w:rPr>
                <w:b/>
                <w:bCs/>
                <w:color w:val="FF0000"/>
                <w:sz w:val="24"/>
                <w:szCs w:val="24"/>
              </w:rPr>
              <w:t>GIỚI HẠN</w:t>
            </w:r>
            <w:r w:rsidR="00877522" w:rsidRPr="007E136D">
              <w:rPr>
                <w:b/>
                <w:bCs/>
                <w:color w:val="FF0000"/>
                <w:sz w:val="24"/>
                <w:szCs w:val="24"/>
              </w:rPr>
              <w:t xml:space="preserve"> (1</w:t>
            </w:r>
            <w:r w:rsidR="00872461" w:rsidRPr="007E136D">
              <w:rPr>
                <w:b/>
                <w:bCs/>
                <w:color w:val="FF0000"/>
                <w:sz w:val="24"/>
                <w:szCs w:val="24"/>
              </w:rPr>
              <w:t>2</w:t>
            </w:r>
            <w:r w:rsidR="00877522" w:rsidRPr="007E136D">
              <w:rPr>
                <w:b/>
                <w:bCs/>
                <w:color w:val="FF0000"/>
                <w:sz w:val="24"/>
                <w:szCs w:val="24"/>
              </w:rPr>
              <w:t xml:space="preserve"> tiết)</w:t>
            </w:r>
          </w:p>
        </w:tc>
      </w:tr>
      <w:tr w:rsidR="007437D0" w:rsidRPr="00B30CBB" w14:paraId="0E8AE824" w14:textId="77777777" w:rsidTr="007437D0">
        <w:trPr>
          <w:trHeight w:val="378"/>
        </w:trPr>
        <w:tc>
          <w:tcPr>
            <w:tcW w:w="225" w:type="pct"/>
            <w:vMerge w:val="restart"/>
            <w:vAlign w:val="center"/>
          </w:tcPr>
          <w:p w14:paraId="2B77E4BC" w14:textId="77777777" w:rsidR="007437D0" w:rsidRPr="007E136D" w:rsidRDefault="007437D0" w:rsidP="00FE00A9">
            <w:pPr>
              <w:jc w:val="center"/>
              <w:rPr>
                <w:b/>
                <w:sz w:val="24"/>
                <w:szCs w:val="24"/>
              </w:rPr>
            </w:pPr>
            <w:r w:rsidRPr="007E136D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1510" w:type="pct"/>
            <w:vMerge w:val="restart"/>
            <w:vAlign w:val="center"/>
          </w:tcPr>
          <w:p w14:paraId="318ECB14" w14:textId="77777777" w:rsidR="007437D0" w:rsidRPr="00B30CBB" w:rsidRDefault="007437D0" w:rsidP="00FE00A9">
            <w:pPr>
              <w:numPr>
                <w:ilvl w:val="0"/>
                <w:numId w:val="1"/>
              </w:numPr>
              <w:spacing w:line="0" w:lineRule="atLeast"/>
              <w:ind w:left="0" w:firstLine="1277"/>
              <w:jc w:val="center"/>
              <w:rPr>
                <w:sz w:val="24"/>
                <w:szCs w:val="24"/>
                <w:lang w:val="en-GB"/>
              </w:rPr>
            </w:pPr>
          </w:p>
          <w:p w14:paraId="0FDD8556" w14:textId="064CB5F9" w:rsidR="007437D0" w:rsidRPr="00765794" w:rsidRDefault="007437D0" w:rsidP="00765794">
            <w:pPr>
              <w:spacing w:line="0" w:lineRule="atLeast"/>
              <w:jc w:val="center"/>
              <w:rPr>
                <w:sz w:val="24"/>
                <w:szCs w:val="24"/>
                <w:lang w:val="en-GB"/>
              </w:rPr>
            </w:pPr>
            <w:r w:rsidRPr="00B30CBB">
              <w:rPr>
                <w:sz w:val="24"/>
                <w:szCs w:val="24"/>
              </w:rPr>
              <w:t>Giới hạn của dãy số  (Gồm §1)</w:t>
            </w:r>
          </w:p>
        </w:tc>
        <w:tc>
          <w:tcPr>
            <w:tcW w:w="276" w:type="pct"/>
            <w:vMerge w:val="restart"/>
            <w:vAlign w:val="center"/>
          </w:tcPr>
          <w:p w14:paraId="1A64BBA2" w14:textId="77777777" w:rsidR="007437D0" w:rsidRPr="00A034AD" w:rsidRDefault="007437D0" w:rsidP="00FE00A9">
            <w:pPr>
              <w:jc w:val="center"/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3</w:t>
            </w:r>
          </w:p>
        </w:tc>
        <w:tc>
          <w:tcPr>
            <w:tcW w:w="269" w:type="pct"/>
            <w:vAlign w:val="center"/>
          </w:tcPr>
          <w:p w14:paraId="4050DD87" w14:textId="7986171C" w:rsidR="007437D0" w:rsidRPr="00A034AD" w:rsidRDefault="007437D0" w:rsidP="00FE00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45-46</w:t>
            </w:r>
          </w:p>
        </w:tc>
        <w:tc>
          <w:tcPr>
            <w:tcW w:w="864" w:type="pct"/>
            <w:vAlign w:val="center"/>
          </w:tcPr>
          <w:p w14:paraId="794F611A" w14:textId="54AE3CFA" w:rsidR="007437D0" w:rsidRPr="007A350F" w:rsidRDefault="007437D0" w:rsidP="008D1311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Tuần 19</w:t>
            </w:r>
          </w:p>
        </w:tc>
        <w:tc>
          <w:tcPr>
            <w:tcW w:w="1165" w:type="pct"/>
            <w:vAlign w:val="center"/>
          </w:tcPr>
          <w:p w14:paraId="28E6E6B2" w14:textId="51233AB0" w:rsidR="007437D0" w:rsidRPr="00B30CBB" w:rsidRDefault="007437D0" w:rsidP="00B32530">
            <w:pPr>
              <w:rPr>
                <w:b/>
                <w:sz w:val="24"/>
                <w:szCs w:val="24"/>
              </w:rPr>
            </w:pPr>
            <w:r w:rsidRPr="00836B5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691" w:type="pct"/>
            <w:vAlign w:val="center"/>
          </w:tcPr>
          <w:p w14:paraId="5914D060" w14:textId="5918257A" w:rsidR="007437D0" w:rsidRPr="00B30CBB" w:rsidRDefault="007437D0" w:rsidP="007437D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7437D0" w:rsidRPr="00B30CBB" w14:paraId="51A8C5DA" w14:textId="77777777" w:rsidTr="007437D0">
        <w:trPr>
          <w:trHeight w:val="58"/>
        </w:trPr>
        <w:tc>
          <w:tcPr>
            <w:tcW w:w="225" w:type="pct"/>
            <w:vMerge/>
            <w:vAlign w:val="center"/>
          </w:tcPr>
          <w:p w14:paraId="447C65BB" w14:textId="77777777" w:rsidR="007437D0" w:rsidRPr="007E136D" w:rsidRDefault="007437D0" w:rsidP="00FE00A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10" w:type="pct"/>
            <w:vMerge/>
            <w:vAlign w:val="center"/>
          </w:tcPr>
          <w:p w14:paraId="73578621" w14:textId="77777777" w:rsidR="007437D0" w:rsidRPr="00B30CBB" w:rsidRDefault="007437D0" w:rsidP="00FE00A9">
            <w:pPr>
              <w:numPr>
                <w:ilvl w:val="0"/>
                <w:numId w:val="1"/>
              </w:numPr>
              <w:spacing w:line="0" w:lineRule="atLeast"/>
              <w:ind w:left="0" w:firstLine="1277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276" w:type="pct"/>
            <w:vMerge/>
            <w:vAlign w:val="center"/>
          </w:tcPr>
          <w:p w14:paraId="7FC19FF6" w14:textId="77777777" w:rsidR="007437D0" w:rsidRDefault="007437D0" w:rsidP="00FE00A9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4222A9DC" w14:textId="28317B78" w:rsidR="007437D0" w:rsidRDefault="007437D0" w:rsidP="00FE00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864" w:type="pct"/>
            <w:vAlign w:val="center"/>
          </w:tcPr>
          <w:p w14:paraId="46DB42C0" w14:textId="18E8740B" w:rsidR="007437D0" w:rsidRDefault="007437D0" w:rsidP="008D1311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Tuần 20</w:t>
            </w:r>
          </w:p>
        </w:tc>
        <w:tc>
          <w:tcPr>
            <w:tcW w:w="1165" w:type="pct"/>
            <w:vAlign w:val="center"/>
          </w:tcPr>
          <w:p w14:paraId="649C93D1" w14:textId="63CB95CD" w:rsidR="007437D0" w:rsidRPr="00836B57" w:rsidRDefault="007437D0" w:rsidP="00B32530">
            <w:pPr>
              <w:rPr>
                <w:sz w:val="24"/>
                <w:szCs w:val="24"/>
              </w:rPr>
            </w:pPr>
            <w:r w:rsidRPr="00836B5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691" w:type="pct"/>
            <w:vAlign w:val="center"/>
          </w:tcPr>
          <w:p w14:paraId="65DFB17C" w14:textId="76780047" w:rsidR="007437D0" w:rsidRPr="003217FA" w:rsidRDefault="007437D0" w:rsidP="007437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7437D0" w:rsidRPr="00B30CBB" w14:paraId="32C464B2" w14:textId="77777777" w:rsidTr="007437D0">
        <w:trPr>
          <w:trHeight w:val="354"/>
        </w:trPr>
        <w:tc>
          <w:tcPr>
            <w:tcW w:w="225" w:type="pct"/>
            <w:vMerge w:val="restart"/>
            <w:vAlign w:val="center"/>
          </w:tcPr>
          <w:p w14:paraId="01F86AD3" w14:textId="77777777" w:rsidR="007437D0" w:rsidRPr="007E136D" w:rsidRDefault="007437D0" w:rsidP="00FE00A9">
            <w:pPr>
              <w:jc w:val="center"/>
              <w:rPr>
                <w:b/>
                <w:sz w:val="24"/>
                <w:szCs w:val="24"/>
              </w:rPr>
            </w:pPr>
            <w:r w:rsidRPr="007E136D">
              <w:rPr>
                <w:b/>
                <w:sz w:val="24"/>
                <w:szCs w:val="24"/>
              </w:rPr>
              <w:t>02</w:t>
            </w:r>
          </w:p>
        </w:tc>
        <w:tc>
          <w:tcPr>
            <w:tcW w:w="1510" w:type="pct"/>
            <w:vMerge w:val="restart"/>
            <w:vAlign w:val="center"/>
          </w:tcPr>
          <w:p w14:paraId="3226C78B" w14:textId="77777777" w:rsidR="007437D0" w:rsidRPr="00B30CBB" w:rsidRDefault="007437D0" w:rsidP="00FE00A9">
            <w:pPr>
              <w:numPr>
                <w:ilvl w:val="0"/>
                <w:numId w:val="1"/>
              </w:numPr>
              <w:spacing w:line="0" w:lineRule="atLeast"/>
              <w:ind w:left="0" w:firstLine="1277"/>
              <w:jc w:val="center"/>
              <w:rPr>
                <w:sz w:val="24"/>
                <w:szCs w:val="24"/>
              </w:rPr>
            </w:pPr>
          </w:p>
          <w:p w14:paraId="14C1DD64" w14:textId="3C3F0440" w:rsidR="007437D0" w:rsidRPr="00B30CBB" w:rsidRDefault="007437D0" w:rsidP="00DC21A5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B30CBB">
              <w:rPr>
                <w:sz w:val="24"/>
                <w:szCs w:val="24"/>
              </w:rPr>
              <w:t>Giới hạn của hàm số (Gồm §2)</w:t>
            </w:r>
          </w:p>
        </w:tc>
        <w:tc>
          <w:tcPr>
            <w:tcW w:w="276" w:type="pct"/>
            <w:vMerge w:val="restart"/>
            <w:vAlign w:val="center"/>
          </w:tcPr>
          <w:p w14:paraId="476FCCF2" w14:textId="77777777" w:rsidR="007437D0" w:rsidRPr="00A034AD" w:rsidRDefault="007437D0" w:rsidP="00FE00A9">
            <w:pPr>
              <w:jc w:val="center"/>
              <w:rPr>
                <w:sz w:val="24"/>
                <w:szCs w:val="24"/>
              </w:rPr>
            </w:pPr>
            <w:r w:rsidRPr="00A034AD">
              <w:rPr>
                <w:sz w:val="24"/>
                <w:szCs w:val="24"/>
              </w:rPr>
              <w:t>4</w:t>
            </w:r>
          </w:p>
        </w:tc>
        <w:tc>
          <w:tcPr>
            <w:tcW w:w="269" w:type="pct"/>
            <w:vAlign w:val="center"/>
          </w:tcPr>
          <w:p w14:paraId="6C571127" w14:textId="57F9BB01" w:rsidR="007437D0" w:rsidRPr="00A034AD" w:rsidRDefault="007437D0" w:rsidP="00FE00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864" w:type="pct"/>
            <w:vAlign w:val="center"/>
          </w:tcPr>
          <w:p w14:paraId="6339FE7A" w14:textId="22ECE2C3" w:rsidR="007437D0" w:rsidRPr="00B30CBB" w:rsidRDefault="007437D0" w:rsidP="008D1311">
            <w:pPr>
              <w:jc w:val="center"/>
              <w:rPr>
                <w:b/>
                <w:color w:val="FF0000"/>
                <w:sz w:val="24"/>
                <w:szCs w:val="24"/>
                <w:lang w:val="vi-VN"/>
              </w:rPr>
            </w:pPr>
            <w:r>
              <w:rPr>
                <w:b/>
                <w:color w:val="FF0000"/>
                <w:sz w:val="24"/>
                <w:szCs w:val="24"/>
              </w:rPr>
              <w:t>Tuần 20</w:t>
            </w:r>
          </w:p>
        </w:tc>
        <w:tc>
          <w:tcPr>
            <w:tcW w:w="1165" w:type="pct"/>
            <w:vAlign w:val="center"/>
          </w:tcPr>
          <w:p w14:paraId="4FEFB965" w14:textId="16614281" w:rsidR="007437D0" w:rsidRPr="00B30CBB" w:rsidRDefault="007437D0" w:rsidP="00B32530">
            <w:pPr>
              <w:rPr>
                <w:sz w:val="24"/>
                <w:szCs w:val="24"/>
              </w:rPr>
            </w:pPr>
            <w:r w:rsidRPr="00836B5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691" w:type="pct"/>
            <w:vAlign w:val="center"/>
          </w:tcPr>
          <w:p w14:paraId="4D4D8A6D" w14:textId="129A8F25" w:rsidR="007437D0" w:rsidRPr="00B30CBB" w:rsidRDefault="007437D0" w:rsidP="007437D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7437D0" w:rsidRPr="00B30CBB" w14:paraId="0E5DC0CB" w14:textId="77777777" w:rsidTr="007437D0">
        <w:trPr>
          <w:trHeight w:val="312"/>
        </w:trPr>
        <w:tc>
          <w:tcPr>
            <w:tcW w:w="225" w:type="pct"/>
            <w:vMerge/>
            <w:vAlign w:val="center"/>
          </w:tcPr>
          <w:p w14:paraId="0C6CC7AD" w14:textId="77777777" w:rsidR="007437D0" w:rsidRPr="007E136D" w:rsidRDefault="007437D0" w:rsidP="00FE00A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10" w:type="pct"/>
            <w:vMerge/>
            <w:vAlign w:val="center"/>
          </w:tcPr>
          <w:p w14:paraId="4434F1D8" w14:textId="77777777" w:rsidR="007437D0" w:rsidRPr="00B30CBB" w:rsidRDefault="007437D0" w:rsidP="00FE00A9">
            <w:pPr>
              <w:numPr>
                <w:ilvl w:val="0"/>
                <w:numId w:val="1"/>
              </w:numPr>
              <w:spacing w:line="0" w:lineRule="atLeast"/>
              <w:ind w:left="0" w:firstLine="1277"/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pct"/>
            <w:vMerge/>
            <w:vAlign w:val="center"/>
          </w:tcPr>
          <w:p w14:paraId="3E2EB593" w14:textId="77777777" w:rsidR="007437D0" w:rsidRPr="00A034AD" w:rsidRDefault="007437D0" w:rsidP="00FE00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20F89488" w14:textId="2287EA09" w:rsidR="007437D0" w:rsidRDefault="007437D0" w:rsidP="00FE00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49-50</w:t>
            </w:r>
          </w:p>
        </w:tc>
        <w:tc>
          <w:tcPr>
            <w:tcW w:w="864" w:type="pct"/>
            <w:vAlign w:val="center"/>
          </w:tcPr>
          <w:p w14:paraId="7B66EDDC" w14:textId="434CF1F1" w:rsidR="007437D0" w:rsidRDefault="007437D0" w:rsidP="008D1311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Tuần 21</w:t>
            </w:r>
          </w:p>
        </w:tc>
        <w:tc>
          <w:tcPr>
            <w:tcW w:w="1165" w:type="pct"/>
            <w:vAlign w:val="center"/>
          </w:tcPr>
          <w:p w14:paraId="36C00390" w14:textId="26D0AC20" w:rsidR="007437D0" w:rsidRPr="00836B57" w:rsidRDefault="007437D0" w:rsidP="00B32530">
            <w:pPr>
              <w:rPr>
                <w:sz w:val="24"/>
                <w:szCs w:val="24"/>
              </w:rPr>
            </w:pPr>
            <w:r w:rsidRPr="00836B5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691" w:type="pct"/>
            <w:vAlign w:val="center"/>
          </w:tcPr>
          <w:p w14:paraId="7F5581B4" w14:textId="112DB0CD" w:rsidR="007437D0" w:rsidRPr="003217FA" w:rsidRDefault="007437D0" w:rsidP="007437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7437D0" w:rsidRPr="00B30CBB" w14:paraId="1C638DC3" w14:textId="77777777" w:rsidTr="007437D0">
        <w:trPr>
          <w:trHeight w:val="300"/>
        </w:trPr>
        <w:tc>
          <w:tcPr>
            <w:tcW w:w="225" w:type="pct"/>
            <w:vMerge/>
            <w:vAlign w:val="center"/>
          </w:tcPr>
          <w:p w14:paraId="4D50DC15" w14:textId="77777777" w:rsidR="007437D0" w:rsidRPr="007E136D" w:rsidRDefault="007437D0" w:rsidP="00FE00A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10" w:type="pct"/>
            <w:vMerge/>
            <w:vAlign w:val="center"/>
          </w:tcPr>
          <w:p w14:paraId="3217EEC4" w14:textId="77777777" w:rsidR="007437D0" w:rsidRPr="00B30CBB" w:rsidRDefault="007437D0" w:rsidP="00FE00A9">
            <w:pPr>
              <w:numPr>
                <w:ilvl w:val="0"/>
                <w:numId w:val="1"/>
              </w:numPr>
              <w:spacing w:line="0" w:lineRule="atLeast"/>
              <w:ind w:left="0" w:firstLine="1277"/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pct"/>
            <w:vMerge/>
            <w:vAlign w:val="center"/>
          </w:tcPr>
          <w:p w14:paraId="5B2FA693" w14:textId="77777777" w:rsidR="007437D0" w:rsidRPr="00A034AD" w:rsidRDefault="007437D0" w:rsidP="00FE00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4E163948" w14:textId="532A187C" w:rsidR="007437D0" w:rsidRDefault="007437D0" w:rsidP="00FE00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864" w:type="pct"/>
            <w:vAlign w:val="center"/>
          </w:tcPr>
          <w:p w14:paraId="45A05DDE" w14:textId="5D643B4F" w:rsidR="007437D0" w:rsidRDefault="007437D0" w:rsidP="008D1311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Tuần 22</w:t>
            </w:r>
          </w:p>
        </w:tc>
        <w:tc>
          <w:tcPr>
            <w:tcW w:w="1165" w:type="pct"/>
            <w:vAlign w:val="center"/>
          </w:tcPr>
          <w:p w14:paraId="343DD7E7" w14:textId="69859EAC" w:rsidR="007437D0" w:rsidRPr="00836B57" w:rsidRDefault="007437D0" w:rsidP="00B32530">
            <w:pPr>
              <w:rPr>
                <w:sz w:val="24"/>
                <w:szCs w:val="24"/>
              </w:rPr>
            </w:pPr>
            <w:r w:rsidRPr="00836B5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691" w:type="pct"/>
            <w:vAlign w:val="center"/>
          </w:tcPr>
          <w:p w14:paraId="439092FB" w14:textId="73F30795" w:rsidR="007437D0" w:rsidRPr="003217FA" w:rsidRDefault="007437D0" w:rsidP="007437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7437D0" w:rsidRPr="00B30CBB" w14:paraId="0DE6CAFC" w14:textId="77777777" w:rsidTr="007437D0">
        <w:trPr>
          <w:trHeight w:val="307"/>
        </w:trPr>
        <w:tc>
          <w:tcPr>
            <w:tcW w:w="225" w:type="pct"/>
            <w:vMerge w:val="restart"/>
            <w:vAlign w:val="center"/>
          </w:tcPr>
          <w:p w14:paraId="3357C620" w14:textId="77777777" w:rsidR="007437D0" w:rsidRPr="007E136D" w:rsidRDefault="007437D0" w:rsidP="00EB6B09">
            <w:pPr>
              <w:jc w:val="center"/>
              <w:rPr>
                <w:b/>
                <w:sz w:val="24"/>
                <w:szCs w:val="24"/>
              </w:rPr>
            </w:pPr>
            <w:r w:rsidRPr="007E136D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510" w:type="pct"/>
            <w:vMerge w:val="restart"/>
            <w:vAlign w:val="center"/>
          </w:tcPr>
          <w:p w14:paraId="49587BB6" w14:textId="77777777" w:rsidR="007437D0" w:rsidRPr="00B30CBB" w:rsidRDefault="007437D0" w:rsidP="00EB6B09">
            <w:pPr>
              <w:numPr>
                <w:ilvl w:val="0"/>
                <w:numId w:val="1"/>
              </w:numPr>
              <w:spacing w:line="0" w:lineRule="atLeast"/>
              <w:ind w:left="0" w:firstLine="1277"/>
              <w:jc w:val="center"/>
              <w:rPr>
                <w:sz w:val="24"/>
                <w:szCs w:val="24"/>
              </w:rPr>
            </w:pPr>
          </w:p>
          <w:p w14:paraId="628ED6E6" w14:textId="185C8FBA" w:rsidR="007437D0" w:rsidRPr="00B30CBB" w:rsidRDefault="007437D0" w:rsidP="00EB6B09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B30CBB">
              <w:rPr>
                <w:sz w:val="24"/>
                <w:szCs w:val="24"/>
              </w:rPr>
              <w:t>Hàm số liên tục</w:t>
            </w:r>
          </w:p>
          <w:p w14:paraId="1CD710F8" w14:textId="77777777" w:rsidR="007437D0" w:rsidRPr="00B30CBB" w:rsidRDefault="007437D0" w:rsidP="00EB6B09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B30CBB">
              <w:rPr>
                <w:sz w:val="24"/>
                <w:szCs w:val="24"/>
              </w:rPr>
              <w:t>(Gồm §3)</w:t>
            </w:r>
          </w:p>
        </w:tc>
        <w:tc>
          <w:tcPr>
            <w:tcW w:w="276" w:type="pct"/>
            <w:vMerge w:val="restart"/>
            <w:vAlign w:val="center"/>
          </w:tcPr>
          <w:p w14:paraId="615D7EB3" w14:textId="77777777" w:rsidR="007437D0" w:rsidRPr="00A034AD" w:rsidRDefault="007437D0" w:rsidP="00EB6B09">
            <w:pPr>
              <w:jc w:val="center"/>
              <w:rPr>
                <w:sz w:val="24"/>
                <w:szCs w:val="24"/>
              </w:rPr>
            </w:pPr>
            <w:r w:rsidRPr="00A034AD">
              <w:rPr>
                <w:sz w:val="24"/>
                <w:szCs w:val="24"/>
              </w:rPr>
              <w:t>3</w:t>
            </w:r>
          </w:p>
        </w:tc>
        <w:tc>
          <w:tcPr>
            <w:tcW w:w="269" w:type="pct"/>
            <w:vAlign w:val="center"/>
          </w:tcPr>
          <w:p w14:paraId="01B2C4A7" w14:textId="30536B09" w:rsidR="007437D0" w:rsidRPr="00A034AD" w:rsidRDefault="007437D0" w:rsidP="00EB6B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864" w:type="pct"/>
            <w:vAlign w:val="center"/>
          </w:tcPr>
          <w:p w14:paraId="422EE3E1" w14:textId="20C943E6" w:rsidR="007437D0" w:rsidRPr="00B30CBB" w:rsidRDefault="007437D0" w:rsidP="008D1311">
            <w:pPr>
              <w:jc w:val="center"/>
              <w:rPr>
                <w:b/>
                <w:color w:val="FF0000"/>
                <w:sz w:val="24"/>
                <w:szCs w:val="24"/>
                <w:lang w:val="vi-VN"/>
              </w:rPr>
            </w:pPr>
            <w:r>
              <w:rPr>
                <w:b/>
                <w:color w:val="FF0000"/>
                <w:sz w:val="24"/>
                <w:szCs w:val="24"/>
              </w:rPr>
              <w:t>Tuần 22</w:t>
            </w:r>
          </w:p>
        </w:tc>
        <w:tc>
          <w:tcPr>
            <w:tcW w:w="1165" w:type="pct"/>
            <w:vAlign w:val="center"/>
          </w:tcPr>
          <w:p w14:paraId="556B44E8" w14:textId="1F205C78" w:rsidR="007437D0" w:rsidRPr="00B30CBB" w:rsidRDefault="007437D0" w:rsidP="00B32530">
            <w:pPr>
              <w:rPr>
                <w:sz w:val="24"/>
                <w:szCs w:val="24"/>
              </w:rPr>
            </w:pPr>
            <w:r w:rsidRPr="00836B5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691" w:type="pct"/>
            <w:vAlign w:val="center"/>
          </w:tcPr>
          <w:p w14:paraId="11A1F954" w14:textId="658204B1" w:rsidR="007437D0" w:rsidRPr="00B30CBB" w:rsidRDefault="007437D0" w:rsidP="007437D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7437D0" w:rsidRPr="00B30CBB" w14:paraId="34595048" w14:textId="77777777" w:rsidTr="007437D0">
        <w:trPr>
          <w:trHeight w:val="528"/>
        </w:trPr>
        <w:tc>
          <w:tcPr>
            <w:tcW w:w="225" w:type="pct"/>
            <w:vMerge/>
            <w:vAlign w:val="center"/>
          </w:tcPr>
          <w:p w14:paraId="1DDDF0A5" w14:textId="77777777" w:rsidR="007437D0" w:rsidRPr="007E136D" w:rsidRDefault="007437D0" w:rsidP="00EB6B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10" w:type="pct"/>
            <w:vMerge/>
            <w:vAlign w:val="center"/>
          </w:tcPr>
          <w:p w14:paraId="666599D2" w14:textId="77777777" w:rsidR="007437D0" w:rsidRPr="00B30CBB" w:rsidRDefault="007437D0" w:rsidP="00EB6B09">
            <w:pPr>
              <w:numPr>
                <w:ilvl w:val="0"/>
                <w:numId w:val="1"/>
              </w:numPr>
              <w:spacing w:line="0" w:lineRule="atLeast"/>
              <w:ind w:left="0" w:firstLine="1277"/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pct"/>
            <w:vMerge/>
            <w:vAlign w:val="center"/>
          </w:tcPr>
          <w:p w14:paraId="62CAE9C0" w14:textId="77777777" w:rsidR="007437D0" w:rsidRPr="00A034AD" w:rsidRDefault="007437D0" w:rsidP="00EB6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1D764A23" w14:textId="367DC007" w:rsidR="007437D0" w:rsidRDefault="007437D0" w:rsidP="00EB6B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53-54</w:t>
            </w:r>
          </w:p>
        </w:tc>
        <w:tc>
          <w:tcPr>
            <w:tcW w:w="864" w:type="pct"/>
            <w:vAlign w:val="center"/>
          </w:tcPr>
          <w:p w14:paraId="5E06DCF5" w14:textId="5233C359" w:rsidR="007437D0" w:rsidRDefault="007437D0" w:rsidP="008D1311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Tuần 23</w:t>
            </w:r>
          </w:p>
        </w:tc>
        <w:tc>
          <w:tcPr>
            <w:tcW w:w="1165" w:type="pct"/>
            <w:vAlign w:val="center"/>
          </w:tcPr>
          <w:p w14:paraId="48577E57" w14:textId="63A1D215" w:rsidR="007437D0" w:rsidRPr="00836B57" w:rsidRDefault="007437D0" w:rsidP="00B32530">
            <w:pPr>
              <w:rPr>
                <w:sz w:val="24"/>
                <w:szCs w:val="24"/>
              </w:rPr>
            </w:pPr>
            <w:r w:rsidRPr="00836B5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691" w:type="pct"/>
            <w:vAlign w:val="center"/>
          </w:tcPr>
          <w:p w14:paraId="5F96B98D" w14:textId="7F1EBE6D" w:rsidR="007437D0" w:rsidRPr="003217FA" w:rsidRDefault="007437D0" w:rsidP="007437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7437D0" w:rsidRPr="00B30CBB" w14:paraId="3F658DCA" w14:textId="77777777" w:rsidTr="007437D0">
        <w:trPr>
          <w:trHeight w:val="58"/>
        </w:trPr>
        <w:tc>
          <w:tcPr>
            <w:tcW w:w="225" w:type="pct"/>
            <w:vAlign w:val="center"/>
          </w:tcPr>
          <w:p w14:paraId="6A05D340" w14:textId="77777777" w:rsidR="007437D0" w:rsidRPr="007E136D" w:rsidRDefault="007437D0" w:rsidP="00EB6B09">
            <w:pPr>
              <w:jc w:val="center"/>
              <w:rPr>
                <w:b/>
                <w:sz w:val="24"/>
                <w:szCs w:val="24"/>
              </w:rPr>
            </w:pPr>
            <w:r w:rsidRPr="007E136D">
              <w:rPr>
                <w:b/>
                <w:sz w:val="24"/>
                <w:szCs w:val="24"/>
              </w:rPr>
              <w:t>04</w:t>
            </w:r>
          </w:p>
        </w:tc>
        <w:tc>
          <w:tcPr>
            <w:tcW w:w="1510" w:type="pct"/>
            <w:vAlign w:val="center"/>
          </w:tcPr>
          <w:p w14:paraId="7C8636CE" w14:textId="77777777" w:rsidR="007437D0" w:rsidRPr="00B30CBB" w:rsidRDefault="007437D0" w:rsidP="00EB6B09">
            <w:pPr>
              <w:numPr>
                <w:ilvl w:val="0"/>
                <w:numId w:val="1"/>
              </w:numPr>
              <w:spacing w:line="0" w:lineRule="atLeast"/>
              <w:ind w:left="0" w:firstLine="1277"/>
              <w:jc w:val="center"/>
              <w:rPr>
                <w:sz w:val="24"/>
                <w:szCs w:val="24"/>
                <w:lang w:val="en-GB"/>
              </w:rPr>
            </w:pPr>
          </w:p>
          <w:p w14:paraId="23D5091B" w14:textId="47EDBDAA" w:rsidR="007437D0" w:rsidRPr="00765794" w:rsidRDefault="007437D0" w:rsidP="00765794">
            <w:pPr>
              <w:spacing w:line="0" w:lineRule="atLeast"/>
              <w:jc w:val="center"/>
              <w:rPr>
                <w:sz w:val="24"/>
                <w:szCs w:val="24"/>
                <w:lang w:val="en-GB"/>
              </w:rPr>
            </w:pPr>
            <w:r w:rsidRPr="00B30CBB">
              <w:rPr>
                <w:sz w:val="24"/>
                <w:szCs w:val="24"/>
              </w:rPr>
              <w:t>Ôn tập chương IV</w:t>
            </w:r>
          </w:p>
        </w:tc>
        <w:tc>
          <w:tcPr>
            <w:tcW w:w="276" w:type="pct"/>
            <w:vAlign w:val="center"/>
          </w:tcPr>
          <w:p w14:paraId="6D3FD5AD" w14:textId="77777777" w:rsidR="007437D0" w:rsidRPr="00A034AD" w:rsidRDefault="007437D0" w:rsidP="00EB6B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9" w:type="pct"/>
            <w:vAlign w:val="center"/>
          </w:tcPr>
          <w:p w14:paraId="3ECB1F2F" w14:textId="1471EA2F" w:rsidR="007437D0" w:rsidRPr="00A034AD" w:rsidRDefault="007437D0" w:rsidP="00EB6B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55-56</w:t>
            </w:r>
          </w:p>
        </w:tc>
        <w:tc>
          <w:tcPr>
            <w:tcW w:w="864" w:type="pct"/>
            <w:vAlign w:val="center"/>
          </w:tcPr>
          <w:p w14:paraId="117827C4" w14:textId="141B82A0" w:rsidR="007437D0" w:rsidRPr="00B30CBB" w:rsidRDefault="007437D0" w:rsidP="008D1311">
            <w:pPr>
              <w:jc w:val="center"/>
              <w:rPr>
                <w:b/>
                <w:color w:val="FF0000"/>
                <w:sz w:val="24"/>
                <w:szCs w:val="24"/>
                <w:lang w:val="vi-VN"/>
              </w:rPr>
            </w:pPr>
            <w:r>
              <w:rPr>
                <w:b/>
                <w:color w:val="FF0000"/>
                <w:sz w:val="24"/>
                <w:szCs w:val="24"/>
              </w:rPr>
              <w:t>Tuần 24</w:t>
            </w:r>
          </w:p>
        </w:tc>
        <w:tc>
          <w:tcPr>
            <w:tcW w:w="1165" w:type="pct"/>
            <w:vAlign w:val="center"/>
          </w:tcPr>
          <w:p w14:paraId="3FACD1D2" w14:textId="7C67E88A" w:rsidR="007437D0" w:rsidRPr="00B30CBB" w:rsidRDefault="007437D0" w:rsidP="00B32530">
            <w:pPr>
              <w:rPr>
                <w:sz w:val="24"/>
                <w:szCs w:val="24"/>
              </w:rPr>
            </w:pPr>
            <w:r w:rsidRPr="00836B5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691" w:type="pct"/>
            <w:vAlign w:val="center"/>
          </w:tcPr>
          <w:p w14:paraId="41283AD3" w14:textId="0FC41CB6" w:rsidR="007437D0" w:rsidRPr="00B30CBB" w:rsidRDefault="007437D0" w:rsidP="007437D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8D1311" w:rsidRPr="00B30CBB" w14:paraId="64E18957" w14:textId="1383DDE1" w:rsidTr="00011138">
        <w:trPr>
          <w:trHeight w:val="350"/>
        </w:trPr>
        <w:tc>
          <w:tcPr>
            <w:tcW w:w="2011" w:type="pct"/>
            <w:gridSpan w:val="3"/>
            <w:vAlign w:val="center"/>
          </w:tcPr>
          <w:p w14:paraId="6B819297" w14:textId="7F3F569F" w:rsidR="008D1311" w:rsidRPr="007E136D" w:rsidRDefault="008D1311" w:rsidP="008D1311">
            <w:pPr>
              <w:jc w:val="center"/>
              <w:rPr>
                <w:b/>
                <w:sz w:val="24"/>
                <w:szCs w:val="24"/>
              </w:rPr>
            </w:pPr>
            <w:r w:rsidRPr="007E136D">
              <w:rPr>
                <w:b/>
                <w:color w:val="0070C0"/>
                <w:sz w:val="24"/>
                <w:szCs w:val="24"/>
              </w:rPr>
              <w:t>CHƯƠNG V.</w:t>
            </w:r>
            <w:r w:rsidRPr="007E136D">
              <w:rPr>
                <w:b/>
                <w:color w:val="FF0000"/>
                <w:sz w:val="24"/>
                <w:szCs w:val="24"/>
              </w:rPr>
              <w:t xml:space="preserve"> </w:t>
            </w:r>
            <w:r w:rsidRPr="007E136D">
              <w:rPr>
                <w:b/>
                <w:bCs/>
                <w:color w:val="FF0000"/>
                <w:sz w:val="24"/>
                <w:szCs w:val="24"/>
              </w:rPr>
              <w:t>ĐẠO HÀM</w:t>
            </w:r>
            <w:r w:rsidRPr="007E136D">
              <w:rPr>
                <w:b/>
                <w:color w:val="FF0000"/>
                <w:sz w:val="24"/>
                <w:szCs w:val="24"/>
              </w:rPr>
              <w:t xml:space="preserve">  </w:t>
            </w:r>
            <w:r w:rsidRPr="007E136D">
              <w:rPr>
                <w:b/>
                <w:bCs/>
                <w:color w:val="FF0000"/>
                <w:sz w:val="24"/>
                <w:szCs w:val="24"/>
              </w:rPr>
              <w:t>(11 tiết)</w:t>
            </w:r>
          </w:p>
        </w:tc>
        <w:tc>
          <w:tcPr>
            <w:tcW w:w="2989" w:type="pct"/>
            <w:gridSpan w:val="4"/>
            <w:vAlign w:val="center"/>
          </w:tcPr>
          <w:p w14:paraId="44E3B197" w14:textId="77777777" w:rsidR="008D1311" w:rsidRPr="007E136D" w:rsidRDefault="008D1311" w:rsidP="008D131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079AF" w:rsidRPr="00B30CBB" w14:paraId="324459C5" w14:textId="77777777" w:rsidTr="00F55997">
        <w:trPr>
          <w:trHeight w:val="847"/>
        </w:trPr>
        <w:tc>
          <w:tcPr>
            <w:tcW w:w="225" w:type="pct"/>
            <w:vAlign w:val="center"/>
          </w:tcPr>
          <w:p w14:paraId="1186ACC6" w14:textId="6950ED3D" w:rsidR="00D079AF" w:rsidRPr="007E136D" w:rsidRDefault="00D079AF" w:rsidP="00EC2173">
            <w:pPr>
              <w:jc w:val="center"/>
              <w:rPr>
                <w:b/>
                <w:sz w:val="24"/>
                <w:szCs w:val="24"/>
              </w:rPr>
            </w:pPr>
            <w:r w:rsidRPr="007E136D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1510" w:type="pct"/>
            <w:vAlign w:val="center"/>
          </w:tcPr>
          <w:p w14:paraId="769EE91D" w14:textId="77777777" w:rsidR="00D079AF" w:rsidRPr="00B30CBB" w:rsidRDefault="00D079AF" w:rsidP="00EB6B09">
            <w:pPr>
              <w:numPr>
                <w:ilvl w:val="0"/>
                <w:numId w:val="1"/>
              </w:numPr>
              <w:spacing w:line="0" w:lineRule="atLeast"/>
              <w:ind w:left="0" w:firstLine="1277"/>
              <w:jc w:val="center"/>
              <w:rPr>
                <w:sz w:val="24"/>
                <w:szCs w:val="24"/>
                <w:lang w:val="en-GB"/>
              </w:rPr>
            </w:pPr>
          </w:p>
          <w:p w14:paraId="6978CE97" w14:textId="77777777" w:rsidR="00D079AF" w:rsidRDefault="00D079AF" w:rsidP="00EB6B09">
            <w:pPr>
              <w:spacing w:line="0" w:lineRule="atLeast"/>
              <w:jc w:val="center"/>
              <w:rPr>
                <w:sz w:val="24"/>
                <w:szCs w:val="24"/>
                <w:lang w:val="en-GB"/>
              </w:rPr>
            </w:pPr>
            <w:r w:rsidRPr="00B30CBB">
              <w:rPr>
                <w:sz w:val="24"/>
                <w:szCs w:val="24"/>
              </w:rPr>
              <w:t>Định nghĩa và ý nghĩa của đạo hàm</w:t>
            </w:r>
            <w:r w:rsidRPr="00B30CBB">
              <w:rPr>
                <w:sz w:val="24"/>
                <w:szCs w:val="24"/>
                <w:lang w:val="en-GB"/>
              </w:rPr>
              <w:t xml:space="preserve"> </w:t>
            </w:r>
          </w:p>
          <w:p w14:paraId="4961FEC9" w14:textId="5A9A5CAF" w:rsidR="00D079AF" w:rsidRPr="00B30CBB" w:rsidRDefault="00D079AF" w:rsidP="00EB6B09">
            <w:pPr>
              <w:spacing w:line="0" w:lineRule="atLeast"/>
              <w:jc w:val="center"/>
              <w:rPr>
                <w:sz w:val="24"/>
                <w:szCs w:val="24"/>
                <w:lang w:val="en-GB"/>
              </w:rPr>
            </w:pPr>
            <w:r w:rsidRPr="00B30CBB">
              <w:rPr>
                <w:sz w:val="24"/>
                <w:szCs w:val="24"/>
              </w:rPr>
              <w:t>(Gồm §1)</w:t>
            </w:r>
          </w:p>
        </w:tc>
        <w:tc>
          <w:tcPr>
            <w:tcW w:w="276" w:type="pct"/>
            <w:vAlign w:val="center"/>
          </w:tcPr>
          <w:p w14:paraId="230AB318" w14:textId="77777777" w:rsidR="00D079AF" w:rsidRPr="00A034AD" w:rsidRDefault="00D079AF" w:rsidP="00EB6B09">
            <w:pPr>
              <w:jc w:val="center"/>
              <w:rPr>
                <w:sz w:val="24"/>
                <w:szCs w:val="24"/>
              </w:rPr>
            </w:pPr>
            <w:r w:rsidRPr="00461764">
              <w:rPr>
                <w:color w:val="FF0000"/>
                <w:sz w:val="24"/>
                <w:szCs w:val="24"/>
              </w:rPr>
              <w:t>2</w:t>
            </w:r>
          </w:p>
        </w:tc>
        <w:tc>
          <w:tcPr>
            <w:tcW w:w="269" w:type="pct"/>
            <w:vAlign w:val="center"/>
          </w:tcPr>
          <w:p w14:paraId="4F784B99" w14:textId="6EDC04F3" w:rsidR="00D079AF" w:rsidRPr="00A034AD" w:rsidRDefault="00D079AF" w:rsidP="00D079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57-58</w:t>
            </w:r>
          </w:p>
        </w:tc>
        <w:tc>
          <w:tcPr>
            <w:tcW w:w="864" w:type="pct"/>
            <w:vAlign w:val="center"/>
          </w:tcPr>
          <w:p w14:paraId="54F8F99B" w14:textId="466482F2" w:rsidR="00D079AF" w:rsidRPr="00D079AF" w:rsidRDefault="00D079AF" w:rsidP="00D079AF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Tuần 25</w:t>
            </w:r>
          </w:p>
        </w:tc>
        <w:tc>
          <w:tcPr>
            <w:tcW w:w="1165" w:type="pct"/>
            <w:vAlign w:val="center"/>
          </w:tcPr>
          <w:p w14:paraId="24A3985F" w14:textId="19004B18" w:rsidR="00D079AF" w:rsidRPr="00B30CBB" w:rsidRDefault="00D079AF" w:rsidP="00B32530">
            <w:pPr>
              <w:rPr>
                <w:sz w:val="24"/>
                <w:szCs w:val="24"/>
              </w:rPr>
            </w:pPr>
            <w:r w:rsidRPr="00836B5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691" w:type="pct"/>
            <w:vAlign w:val="center"/>
          </w:tcPr>
          <w:p w14:paraId="674DE483" w14:textId="3B4D8EA4" w:rsidR="00D079AF" w:rsidRPr="00B30CBB" w:rsidRDefault="00D079AF" w:rsidP="00D079A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7437D0" w:rsidRPr="00B30CBB" w14:paraId="58EDB338" w14:textId="77777777" w:rsidTr="007437D0">
        <w:trPr>
          <w:trHeight w:val="264"/>
        </w:trPr>
        <w:tc>
          <w:tcPr>
            <w:tcW w:w="225" w:type="pct"/>
            <w:vMerge w:val="restart"/>
            <w:vAlign w:val="center"/>
          </w:tcPr>
          <w:p w14:paraId="0334AECA" w14:textId="60AA2E86" w:rsidR="007437D0" w:rsidRPr="007E136D" w:rsidRDefault="007437D0" w:rsidP="00EB6B09">
            <w:pPr>
              <w:jc w:val="center"/>
              <w:rPr>
                <w:b/>
                <w:sz w:val="24"/>
                <w:szCs w:val="24"/>
              </w:rPr>
            </w:pPr>
            <w:r w:rsidRPr="007E136D">
              <w:rPr>
                <w:b/>
                <w:sz w:val="24"/>
                <w:szCs w:val="24"/>
              </w:rPr>
              <w:t>06</w:t>
            </w:r>
          </w:p>
        </w:tc>
        <w:tc>
          <w:tcPr>
            <w:tcW w:w="1510" w:type="pct"/>
            <w:vMerge w:val="restart"/>
            <w:vAlign w:val="center"/>
          </w:tcPr>
          <w:p w14:paraId="17223528" w14:textId="77777777" w:rsidR="007437D0" w:rsidRPr="00B30CBB" w:rsidRDefault="007437D0" w:rsidP="00EB6B09">
            <w:pPr>
              <w:numPr>
                <w:ilvl w:val="0"/>
                <w:numId w:val="1"/>
              </w:numPr>
              <w:spacing w:line="0" w:lineRule="atLeast"/>
              <w:ind w:left="0" w:firstLine="1277"/>
              <w:jc w:val="center"/>
              <w:rPr>
                <w:sz w:val="24"/>
                <w:szCs w:val="24"/>
                <w:lang w:val="en-GB"/>
              </w:rPr>
            </w:pPr>
          </w:p>
          <w:p w14:paraId="165DF4BC" w14:textId="3BF7063D" w:rsidR="007437D0" w:rsidRPr="00B30CBB" w:rsidRDefault="007437D0" w:rsidP="00EB6B09">
            <w:pPr>
              <w:spacing w:line="0" w:lineRule="atLeast"/>
              <w:jc w:val="center"/>
              <w:rPr>
                <w:sz w:val="24"/>
                <w:szCs w:val="24"/>
                <w:lang w:val="en-GB"/>
              </w:rPr>
            </w:pPr>
            <w:r w:rsidRPr="00B30CBB">
              <w:rPr>
                <w:sz w:val="24"/>
                <w:szCs w:val="24"/>
              </w:rPr>
              <w:t>Quy tắc tính đạo hàm</w:t>
            </w:r>
            <w:r w:rsidRPr="00B30CBB">
              <w:rPr>
                <w:sz w:val="24"/>
                <w:szCs w:val="24"/>
                <w:lang w:val="en-GB"/>
              </w:rPr>
              <w:t xml:space="preserve"> </w:t>
            </w:r>
            <w:r w:rsidR="00D079AF" w:rsidRPr="00B30CBB">
              <w:rPr>
                <w:sz w:val="24"/>
                <w:szCs w:val="24"/>
              </w:rPr>
              <w:t>(Gồm §2)</w:t>
            </w:r>
          </w:p>
        </w:tc>
        <w:tc>
          <w:tcPr>
            <w:tcW w:w="276" w:type="pct"/>
            <w:vMerge w:val="restart"/>
            <w:vAlign w:val="center"/>
          </w:tcPr>
          <w:p w14:paraId="475C5744" w14:textId="01ED23CC" w:rsidR="007437D0" w:rsidRPr="0083056B" w:rsidRDefault="001D4783" w:rsidP="00EB6B09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3</w:t>
            </w:r>
          </w:p>
        </w:tc>
        <w:tc>
          <w:tcPr>
            <w:tcW w:w="269" w:type="pct"/>
            <w:vAlign w:val="center"/>
          </w:tcPr>
          <w:p w14:paraId="2D82996E" w14:textId="0EB72EB3" w:rsidR="007437D0" w:rsidRPr="0083056B" w:rsidRDefault="00D079AF" w:rsidP="008D1311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59-60</w:t>
            </w:r>
          </w:p>
        </w:tc>
        <w:tc>
          <w:tcPr>
            <w:tcW w:w="864" w:type="pct"/>
            <w:vAlign w:val="center"/>
          </w:tcPr>
          <w:p w14:paraId="0644CF3B" w14:textId="6A86BFEF" w:rsidR="007437D0" w:rsidRPr="00B30CBB" w:rsidRDefault="007437D0" w:rsidP="008D1311">
            <w:pPr>
              <w:jc w:val="center"/>
              <w:rPr>
                <w:b/>
                <w:color w:val="FF0000"/>
                <w:sz w:val="24"/>
                <w:szCs w:val="24"/>
                <w:lang w:val="vi-VN"/>
              </w:rPr>
            </w:pPr>
            <w:r>
              <w:rPr>
                <w:b/>
                <w:color w:val="FF0000"/>
                <w:sz w:val="24"/>
                <w:szCs w:val="24"/>
              </w:rPr>
              <w:t>Tuần 26</w:t>
            </w:r>
          </w:p>
        </w:tc>
        <w:tc>
          <w:tcPr>
            <w:tcW w:w="1165" w:type="pct"/>
            <w:vAlign w:val="center"/>
          </w:tcPr>
          <w:p w14:paraId="4E050911" w14:textId="61CA0027" w:rsidR="007437D0" w:rsidRPr="00B30CBB" w:rsidRDefault="007437D0" w:rsidP="00B32530">
            <w:pPr>
              <w:rPr>
                <w:sz w:val="24"/>
                <w:szCs w:val="24"/>
              </w:rPr>
            </w:pPr>
            <w:r w:rsidRPr="00836B5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691" w:type="pct"/>
            <w:vAlign w:val="center"/>
          </w:tcPr>
          <w:p w14:paraId="69FAE345" w14:textId="4A43B11B" w:rsidR="007437D0" w:rsidRPr="00B30CBB" w:rsidRDefault="007437D0" w:rsidP="007437D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7437D0" w:rsidRPr="00B30CBB" w14:paraId="0193A455" w14:textId="77777777" w:rsidTr="007437D0">
        <w:trPr>
          <w:trHeight w:val="264"/>
        </w:trPr>
        <w:tc>
          <w:tcPr>
            <w:tcW w:w="225" w:type="pct"/>
            <w:vMerge/>
            <w:vAlign w:val="center"/>
          </w:tcPr>
          <w:p w14:paraId="2505852E" w14:textId="77777777" w:rsidR="007437D0" w:rsidRPr="007E136D" w:rsidRDefault="007437D0" w:rsidP="00EB6B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10" w:type="pct"/>
            <w:vMerge/>
            <w:vAlign w:val="center"/>
          </w:tcPr>
          <w:p w14:paraId="5FD2F40D" w14:textId="77777777" w:rsidR="007437D0" w:rsidRPr="00B30CBB" w:rsidRDefault="007437D0" w:rsidP="00EB6B09">
            <w:pPr>
              <w:numPr>
                <w:ilvl w:val="0"/>
                <w:numId w:val="1"/>
              </w:numPr>
              <w:spacing w:line="0" w:lineRule="atLeast"/>
              <w:ind w:left="0" w:firstLine="1277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276" w:type="pct"/>
            <w:vMerge/>
            <w:vAlign w:val="center"/>
          </w:tcPr>
          <w:p w14:paraId="3AE9755C" w14:textId="77777777" w:rsidR="007437D0" w:rsidRPr="0083056B" w:rsidRDefault="007437D0" w:rsidP="00EB6B09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29480DB6" w14:textId="2560114E" w:rsidR="007437D0" w:rsidRDefault="00D079AF" w:rsidP="00EB6B09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61</w:t>
            </w:r>
          </w:p>
        </w:tc>
        <w:tc>
          <w:tcPr>
            <w:tcW w:w="864" w:type="pct"/>
            <w:vAlign w:val="center"/>
          </w:tcPr>
          <w:p w14:paraId="4C42B6F0" w14:textId="58209EED" w:rsidR="007437D0" w:rsidRDefault="007437D0" w:rsidP="008D1311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Tuần 27</w:t>
            </w:r>
          </w:p>
        </w:tc>
        <w:tc>
          <w:tcPr>
            <w:tcW w:w="1165" w:type="pct"/>
            <w:vAlign w:val="center"/>
          </w:tcPr>
          <w:p w14:paraId="3670FB64" w14:textId="41F2CDE7" w:rsidR="007437D0" w:rsidRPr="00836B57" w:rsidRDefault="007437D0" w:rsidP="00B32530">
            <w:pPr>
              <w:rPr>
                <w:sz w:val="24"/>
                <w:szCs w:val="24"/>
              </w:rPr>
            </w:pPr>
            <w:r w:rsidRPr="00836B5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691" w:type="pct"/>
            <w:vAlign w:val="center"/>
          </w:tcPr>
          <w:p w14:paraId="2768FBE1" w14:textId="482B7238" w:rsidR="007437D0" w:rsidRPr="003217FA" w:rsidRDefault="007437D0" w:rsidP="007437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B75362" w:rsidRPr="00B30CBB" w14:paraId="148353A3" w14:textId="77777777" w:rsidTr="00B75362">
        <w:trPr>
          <w:trHeight w:val="300"/>
        </w:trPr>
        <w:tc>
          <w:tcPr>
            <w:tcW w:w="1735" w:type="pct"/>
            <w:gridSpan w:val="2"/>
            <w:shd w:val="clear" w:color="auto" w:fill="FFFF00"/>
            <w:vAlign w:val="center"/>
          </w:tcPr>
          <w:p w14:paraId="27634BF4" w14:textId="2D81E98B" w:rsidR="00B75362" w:rsidRPr="00B30CBB" w:rsidRDefault="00B75362" w:rsidP="00EB6B09">
            <w:pPr>
              <w:spacing w:line="0" w:lineRule="atLeast"/>
              <w:jc w:val="center"/>
              <w:rPr>
                <w:sz w:val="24"/>
                <w:szCs w:val="24"/>
                <w:lang w:val="en-GB"/>
              </w:rPr>
            </w:pPr>
            <w:r w:rsidRPr="007E136D">
              <w:rPr>
                <w:b/>
                <w:color w:val="FF0000"/>
                <w:sz w:val="24"/>
                <w:szCs w:val="24"/>
                <w:lang w:val="en-GB"/>
              </w:rPr>
              <w:t>KIỂM TRA GIỮA HỌC KỲ 2</w:t>
            </w:r>
          </w:p>
        </w:tc>
        <w:tc>
          <w:tcPr>
            <w:tcW w:w="276" w:type="pct"/>
            <w:shd w:val="clear" w:color="auto" w:fill="FFFF00"/>
            <w:vAlign w:val="center"/>
          </w:tcPr>
          <w:p w14:paraId="2765A1D7" w14:textId="6EBEEB73" w:rsidR="00B75362" w:rsidRPr="0083056B" w:rsidRDefault="00B75362" w:rsidP="00EB6B09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269" w:type="pct"/>
            <w:shd w:val="clear" w:color="auto" w:fill="FFFF00"/>
            <w:vAlign w:val="center"/>
          </w:tcPr>
          <w:p w14:paraId="00FE728D" w14:textId="137E8D32" w:rsidR="00B75362" w:rsidRDefault="001D4783" w:rsidP="00EB6B09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62</w:t>
            </w:r>
          </w:p>
        </w:tc>
        <w:tc>
          <w:tcPr>
            <w:tcW w:w="864" w:type="pct"/>
            <w:shd w:val="clear" w:color="auto" w:fill="FFFF00"/>
            <w:vAlign w:val="center"/>
          </w:tcPr>
          <w:p w14:paraId="3C7D3C9A" w14:textId="22759D57" w:rsidR="00B75362" w:rsidRDefault="00B75362" w:rsidP="008D1311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Tuầ</w:t>
            </w:r>
            <w:r w:rsidR="001D4783">
              <w:rPr>
                <w:b/>
                <w:color w:val="FF0000"/>
                <w:sz w:val="24"/>
                <w:szCs w:val="24"/>
              </w:rPr>
              <w:t>n 27</w:t>
            </w:r>
          </w:p>
        </w:tc>
        <w:tc>
          <w:tcPr>
            <w:tcW w:w="1165" w:type="pct"/>
            <w:shd w:val="clear" w:color="auto" w:fill="FFFF00"/>
            <w:vAlign w:val="center"/>
          </w:tcPr>
          <w:p w14:paraId="2B8AAE53" w14:textId="6BE94DDD" w:rsidR="00B75362" w:rsidRPr="00836B57" w:rsidRDefault="00B75362" w:rsidP="00B32530">
            <w:pPr>
              <w:rPr>
                <w:sz w:val="24"/>
                <w:szCs w:val="24"/>
              </w:rPr>
            </w:pPr>
          </w:p>
        </w:tc>
        <w:tc>
          <w:tcPr>
            <w:tcW w:w="691" w:type="pct"/>
            <w:shd w:val="clear" w:color="auto" w:fill="FFFF00"/>
            <w:vAlign w:val="center"/>
          </w:tcPr>
          <w:p w14:paraId="024E64F2" w14:textId="66F205F7" w:rsidR="00B75362" w:rsidRPr="003217FA" w:rsidRDefault="00B75362" w:rsidP="007437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1D4783" w:rsidRPr="00B30CBB" w14:paraId="177A0257" w14:textId="77777777" w:rsidTr="007437D0">
        <w:trPr>
          <w:trHeight w:val="107"/>
        </w:trPr>
        <w:tc>
          <w:tcPr>
            <w:tcW w:w="225" w:type="pct"/>
            <w:vAlign w:val="center"/>
          </w:tcPr>
          <w:p w14:paraId="3BBD4D48" w14:textId="1D507858" w:rsidR="001D4783" w:rsidRPr="007E136D" w:rsidRDefault="001D4783" w:rsidP="00EB6B0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06</w:t>
            </w:r>
          </w:p>
        </w:tc>
        <w:tc>
          <w:tcPr>
            <w:tcW w:w="1510" w:type="pct"/>
            <w:vAlign w:val="center"/>
          </w:tcPr>
          <w:p w14:paraId="684A97C0" w14:textId="1B81B671" w:rsidR="001D4783" w:rsidRPr="00B30CBB" w:rsidRDefault="001D4783" w:rsidP="001D4783">
            <w:pPr>
              <w:spacing w:line="0" w:lineRule="atLeast"/>
              <w:jc w:val="center"/>
              <w:rPr>
                <w:sz w:val="24"/>
                <w:szCs w:val="24"/>
                <w:lang w:val="en-GB"/>
              </w:rPr>
            </w:pPr>
            <w:r w:rsidRPr="00B30CBB">
              <w:rPr>
                <w:sz w:val="24"/>
                <w:szCs w:val="24"/>
              </w:rPr>
              <w:t>Quy tắc tính đạo hàm</w:t>
            </w:r>
            <w:r w:rsidRPr="00B30CBB">
              <w:rPr>
                <w:sz w:val="24"/>
                <w:szCs w:val="24"/>
                <w:lang w:val="en-GB"/>
              </w:rPr>
              <w:t xml:space="preserve"> </w:t>
            </w:r>
            <w:r w:rsidRPr="00B30CBB">
              <w:rPr>
                <w:sz w:val="24"/>
                <w:szCs w:val="24"/>
              </w:rPr>
              <w:t>(Gồm §2</w:t>
            </w:r>
            <w:r>
              <w:rPr>
                <w:sz w:val="24"/>
                <w:szCs w:val="24"/>
              </w:rPr>
              <w:t xml:space="preserve"> tiếp theo</w:t>
            </w:r>
            <w:r w:rsidRPr="00B30CBB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76" w:type="pct"/>
            <w:vAlign w:val="center"/>
          </w:tcPr>
          <w:p w14:paraId="10AC7D5D" w14:textId="0182EC54" w:rsidR="001D4783" w:rsidRPr="0083056B" w:rsidRDefault="001D4783" w:rsidP="00EB6B09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269" w:type="pct"/>
            <w:vAlign w:val="center"/>
          </w:tcPr>
          <w:p w14:paraId="44521FBE" w14:textId="7184B633" w:rsidR="001D4783" w:rsidRDefault="001D4783" w:rsidP="00EB6B09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63</w:t>
            </w:r>
          </w:p>
        </w:tc>
        <w:tc>
          <w:tcPr>
            <w:tcW w:w="864" w:type="pct"/>
            <w:vAlign w:val="center"/>
          </w:tcPr>
          <w:p w14:paraId="1D989664" w14:textId="2819C4B7" w:rsidR="001D4783" w:rsidRDefault="001D4783" w:rsidP="008D1311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Tuần 28</w:t>
            </w:r>
          </w:p>
        </w:tc>
        <w:tc>
          <w:tcPr>
            <w:tcW w:w="1165" w:type="pct"/>
            <w:vAlign w:val="center"/>
          </w:tcPr>
          <w:p w14:paraId="01CE300E" w14:textId="7B89BA41" w:rsidR="001D4783" w:rsidRPr="00836B57" w:rsidRDefault="001D4783" w:rsidP="00B32530">
            <w:pPr>
              <w:rPr>
                <w:sz w:val="24"/>
                <w:szCs w:val="24"/>
              </w:rPr>
            </w:pPr>
            <w:r w:rsidRPr="00836B5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691" w:type="pct"/>
            <w:vAlign w:val="center"/>
          </w:tcPr>
          <w:p w14:paraId="5E1645A0" w14:textId="6DBB3B95" w:rsidR="001D4783" w:rsidRDefault="001D4783" w:rsidP="007437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1D4783" w:rsidRPr="00B30CBB" w14:paraId="6A12811C" w14:textId="77777777" w:rsidTr="007437D0">
        <w:trPr>
          <w:trHeight w:val="107"/>
        </w:trPr>
        <w:tc>
          <w:tcPr>
            <w:tcW w:w="225" w:type="pct"/>
            <w:vAlign w:val="center"/>
          </w:tcPr>
          <w:p w14:paraId="32014D6D" w14:textId="7BC7C40F" w:rsidR="001D4783" w:rsidRPr="007E136D" w:rsidRDefault="001D4783" w:rsidP="00EB6B09">
            <w:pPr>
              <w:jc w:val="center"/>
              <w:rPr>
                <w:b/>
                <w:sz w:val="24"/>
                <w:szCs w:val="24"/>
              </w:rPr>
            </w:pPr>
            <w:r w:rsidRPr="007E136D">
              <w:rPr>
                <w:b/>
                <w:sz w:val="24"/>
                <w:szCs w:val="24"/>
              </w:rPr>
              <w:t>07</w:t>
            </w:r>
          </w:p>
        </w:tc>
        <w:tc>
          <w:tcPr>
            <w:tcW w:w="1510" w:type="pct"/>
            <w:vAlign w:val="center"/>
          </w:tcPr>
          <w:p w14:paraId="77041F84" w14:textId="77777777" w:rsidR="001D4783" w:rsidRPr="00B30CBB" w:rsidRDefault="001D4783" w:rsidP="00EB6B09">
            <w:pPr>
              <w:numPr>
                <w:ilvl w:val="0"/>
                <w:numId w:val="1"/>
              </w:numPr>
              <w:spacing w:line="0" w:lineRule="atLeast"/>
              <w:ind w:left="0" w:firstLine="1277"/>
              <w:jc w:val="center"/>
              <w:rPr>
                <w:sz w:val="24"/>
                <w:szCs w:val="24"/>
                <w:lang w:val="en-GB"/>
              </w:rPr>
            </w:pPr>
          </w:p>
          <w:p w14:paraId="743A11BF" w14:textId="499F452F" w:rsidR="001D4783" w:rsidRPr="00B30CBB" w:rsidRDefault="001D4783" w:rsidP="00EB6B09">
            <w:pPr>
              <w:spacing w:line="0" w:lineRule="atLeast"/>
              <w:jc w:val="center"/>
              <w:rPr>
                <w:sz w:val="24"/>
                <w:szCs w:val="24"/>
                <w:lang w:val="en-GB"/>
              </w:rPr>
            </w:pPr>
            <w:r w:rsidRPr="00B30CBB">
              <w:rPr>
                <w:sz w:val="24"/>
                <w:szCs w:val="24"/>
              </w:rPr>
              <w:t>Đạo hàm của hàm số lượng giác (Gồm §3)</w:t>
            </w:r>
          </w:p>
        </w:tc>
        <w:tc>
          <w:tcPr>
            <w:tcW w:w="276" w:type="pct"/>
            <w:vAlign w:val="center"/>
          </w:tcPr>
          <w:p w14:paraId="4199C116" w14:textId="77777777" w:rsidR="001D4783" w:rsidRPr="0083056B" w:rsidRDefault="001D4783" w:rsidP="00EB6B09">
            <w:pPr>
              <w:jc w:val="center"/>
              <w:rPr>
                <w:color w:val="FF0000"/>
                <w:sz w:val="24"/>
                <w:szCs w:val="24"/>
              </w:rPr>
            </w:pPr>
            <w:r w:rsidRPr="0083056B">
              <w:rPr>
                <w:color w:val="FF0000"/>
                <w:sz w:val="24"/>
                <w:szCs w:val="24"/>
              </w:rPr>
              <w:t>2</w:t>
            </w:r>
          </w:p>
        </w:tc>
        <w:tc>
          <w:tcPr>
            <w:tcW w:w="269" w:type="pct"/>
            <w:vAlign w:val="center"/>
          </w:tcPr>
          <w:p w14:paraId="72C7C3E5" w14:textId="3908875F" w:rsidR="001D4783" w:rsidRPr="0083056B" w:rsidRDefault="001D4783" w:rsidP="00EB6B09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64-65</w:t>
            </w:r>
          </w:p>
        </w:tc>
        <w:tc>
          <w:tcPr>
            <w:tcW w:w="864" w:type="pct"/>
            <w:vAlign w:val="center"/>
          </w:tcPr>
          <w:p w14:paraId="74B31D9A" w14:textId="2893928E" w:rsidR="001D4783" w:rsidRPr="008D1311" w:rsidRDefault="001D4783" w:rsidP="008D1311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Tuần 28, 29</w:t>
            </w:r>
          </w:p>
        </w:tc>
        <w:tc>
          <w:tcPr>
            <w:tcW w:w="1165" w:type="pct"/>
            <w:vAlign w:val="center"/>
          </w:tcPr>
          <w:p w14:paraId="501424DD" w14:textId="19965346" w:rsidR="001D4783" w:rsidRPr="00B30CBB" w:rsidRDefault="001D4783" w:rsidP="00B32530">
            <w:pPr>
              <w:rPr>
                <w:sz w:val="24"/>
                <w:szCs w:val="24"/>
              </w:rPr>
            </w:pPr>
            <w:r w:rsidRPr="00836B5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691" w:type="pct"/>
            <w:vAlign w:val="center"/>
          </w:tcPr>
          <w:p w14:paraId="2FD71A23" w14:textId="2231CCC7" w:rsidR="001D4783" w:rsidRPr="00B30CBB" w:rsidRDefault="001D4783" w:rsidP="007437D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1D4783" w:rsidRPr="00B30CBB" w14:paraId="72CD1A4D" w14:textId="77777777" w:rsidTr="007437D0">
        <w:trPr>
          <w:trHeight w:val="58"/>
        </w:trPr>
        <w:tc>
          <w:tcPr>
            <w:tcW w:w="225" w:type="pct"/>
            <w:vAlign w:val="center"/>
          </w:tcPr>
          <w:p w14:paraId="62F00B8D" w14:textId="33205A24" w:rsidR="001D4783" w:rsidRPr="007E136D" w:rsidRDefault="001D4783" w:rsidP="00664508">
            <w:pPr>
              <w:jc w:val="center"/>
              <w:rPr>
                <w:b/>
                <w:sz w:val="24"/>
                <w:szCs w:val="24"/>
              </w:rPr>
            </w:pPr>
            <w:r w:rsidRPr="007E136D">
              <w:rPr>
                <w:b/>
                <w:sz w:val="24"/>
                <w:szCs w:val="24"/>
              </w:rPr>
              <w:t>08</w:t>
            </w:r>
          </w:p>
        </w:tc>
        <w:tc>
          <w:tcPr>
            <w:tcW w:w="1510" w:type="pct"/>
            <w:vAlign w:val="center"/>
          </w:tcPr>
          <w:p w14:paraId="2DF80E25" w14:textId="77777777" w:rsidR="001D4783" w:rsidRPr="00B30CBB" w:rsidRDefault="001D4783" w:rsidP="008A3993">
            <w:pPr>
              <w:numPr>
                <w:ilvl w:val="0"/>
                <w:numId w:val="1"/>
              </w:numPr>
              <w:spacing w:line="0" w:lineRule="atLeast"/>
              <w:ind w:left="0" w:firstLine="1277"/>
              <w:jc w:val="center"/>
              <w:rPr>
                <w:sz w:val="24"/>
                <w:szCs w:val="24"/>
                <w:lang w:val="en-GB"/>
              </w:rPr>
            </w:pPr>
          </w:p>
          <w:p w14:paraId="15B9AE40" w14:textId="2F321A96" w:rsidR="001D4783" w:rsidRPr="00B30CBB" w:rsidRDefault="001D4783" w:rsidP="008A3993">
            <w:pPr>
              <w:spacing w:line="0" w:lineRule="atLeast"/>
              <w:jc w:val="center"/>
              <w:rPr>
                <w:sz w:val="24"/>
                <w:szCs w:val="24"/>
                <w:lang w:val="en-GB"/>
              </w:rPr>
            </w:pPr>
            <w:r w:rsidRPr="00B30CBB">
              <w:rPr>
                <w:sz w:val="24"/>
                <w:szCs w:val="24"/>
              </w:rPr>
              <w:t>Vi phân</w:t>
            </w:r>
            <w:r>
              <w:rPr>
                <w:sz w:val="24"/>
                <w:szCs w:val="24"/>
              </w:rPr>
              <w:t xml:space="preserve"> – Đạo hàm cấp 2 </w:t>
            </w:r>
            <w:r w:rsidRPr="00B30CBB">
              <w:rPr>
                <w:sz w:val="24"/>
                <w:szCs w:val="24"/>
                <w:lang w:val="en-GB"/>
              </w:rPr>
              <w:t xml:space="preserve"> </w:t>
            </w:r>
          </w:p>
          <w:p w14:paraId="204366D4" w14:textId="7E6F668E" w:rsidR="001D4783" w:rsidRPr="00B30CBB" w:rsidRDefault="001D4783" w:rsidP="0070002F">
            <w:pPr>
              <w:spacing w:line="0" w:lineRule="atLeast"/>
              <w:jc w:val="center"/>
              <w:rPr>
                <w:sz w:val="24"/>
                <w:szCs w:val="24"/>
                <w:lang w:val="en-GB"/>
              </w:rPr>
            </w:pPr>
            <w:r w:rsidRPr="00B30CBB">
              <w:rPr>
                <w:sz w:val="24"/>
                <w:szCs w:val="24"/>
              </w:rPr>
              <w:t>(Gồm §4</w:t>
            </w:r>
            <w:r>
              <w:rPr>
                <w:sz w:val="24"/>
                <w:szCs w:val="24"/>
              </w:rPr>
              <w:t xml:space="preserve"> và </w:t>
            </w:r>
            <w:r w:rsidRPr="0070002F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5</w:t>
            </w:r>
            <w:r w:rsidRPr="00B30CBB">
              <w:rPr>
                <w:sz w:val="24"/>
                <w:szCs w:val="24"/>
              </w:rPr>
              <w:t>)</w:t>
            </w:r>
          </w:p>
        </w:tc>
        <w:tc>
          <w:tcPr>
            <w:tcW w:w="276" w:type="pct"/>
            <w:vAlign w:val="center"/>
          </w:tcPr>
          <w:p w14:paraId="04893E3D" w14:textId="77777777" w:rsidR="001D4783" w:rsidRPr="00A034AD" w:rsidRDefault="001D4783" w:rsidP="00664508">
            <w:pPr>
              <w:jc w:val="center"/>
              <w:rPr>
                <w:sz w:val="24"/>
                <w:szCs w:val="24"/>
              </w:rPr>
            </w:pPr>
            <w:r w:rsidRPr="00A034AD">
              <w:rPr>
                <w:sz w:val="24"/>
                <w:szCs w:val="24"/>
              </w:rPr>
              <w:t>1</w:t>
            </w:r>
          </w:p>
        </w:tc>
        <w:tc>
          <w:tcPr>
            <w:tcW w:w="269" w:type="pct"/>
            <w:vAlign w:val="center"/>
          </w:tcPr>
          <w:p w14:paraId="54CC8E22" w14:textId="677FA8C3" w:rsidR="001D4783" w:rsidRPr="00A034AD" w:rsidRDefault="001D4783" w:rsidP="006645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864" w:type="pct"/>
            <w:vAlign w:val="center"/>
          </w:tcPr>
          <w:p w14:paraId="46759441" w14:textId="410E68EE" w:rsidR="001D4783" w:rsidRPr="00B30CBB" w:rsidRDefault="001D4783" w:rsidP="008D1311">
            <w:pPr>
              <w:jc w:val="center"/>
              <w:rPr>
                <w:b/>
                <w:color w:val="FF0000"/>
                <w:sz w:val="24"/>
                <w:szCs w:val="24"/>
                <w:lang w:val="vi-VN"/>
              </w:rPr>
            </w:pPr>
            <w:r>
              <w:rPr>
                <w:b/>
                <w:color w:val="FF0000"/>
                <w:sz w:val="24"/>
                <w:szCs w:val="24"/>
              </w:rPr>
              <w:t>Tuần 29</w:t>
            </w:r>
          </w:p>
        </w:tc>
        <w:tc>
          <w:tcPr>
            <w:tcW w:w="1165" w:type="pct"/>
            <w:vAlign w:val="center"/>
          </w:tcPr>
          <w:p w14:paraId="598040BE" w14:textId="5C3081BF" w:rsidR="001D4783" w:rsidRPr="00B30CBB" w:rsidRDefault="001D4783" w:rsidP="00B32530">
            <w:pPr>
              <w:rPr>
                <w:sz w:val="24"/>
                <w:szCs w:val="24"/>
              </w:rPr>
            </w:pPr>
            <w:r w:rsidRPr="00836B5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691" w:type="pct"/>
            <w:vAlign w:val="center"/>
          </w:tcPr>
          <w:p w14:paraId="51DBA81C" w14:textId="1E936040" w:rsidR="001D4783" w:rsidRPr="00B30CBB" w:rsidRDefault="001D4783" w:rsidP="007437D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1D4783" w:rsidRPr="00B30CBB" w14:paraId="622BB21D" w14:textId="77777777" w:rsidTr="007437D0">
        <w:trPr>
          <w:trHeight w:val="134"/>
        </w:trPr>
        <w:tc>
          <w:tcPr>
            <w:tcW w:w="225" w:type="pct"/>
            <w:vAlign w:val="center"/>
          </w:tcPr>
          <w:p w14:paraId="5ADC0862" w14:textId="40D49B3E" w:rsidR="001D4783" w:rsidRPr="007E136D" w:rsidRDefault="001D4783" w:rsidP="008A3993">
            <w:pPr>
              <w:jc w:val="center"/>
              <w:rPr>
                <w:b/>
                <w:sz w:val="24"/>
                <w:szCs w:val="24"/>
              </w:rPr>
            </w:pPr>
            <w:r w:rsidRPr="007E136D">
              <w:rPr>
                <w:b/>
                <w:sz w:val="24"/>
                <w:szCs w:val="24"/>
              </w:rPr>
              <w:t>09</w:t>
            </w:r>
          </w:p>
        </w:tc>
        <w:tc>
          <w:tcPr>
            <w:tcW w:w="1510" w:type="pct"/>
            <w:vAlign w:val="center"/>
          </w:tcPr>
          <w:p w14:paraId="463A8D2A" w14:textId="77777777" w:rsidR="001D4783" w:rsidRPr="00B30CBB" w:rsidRDefault="001D4783" w:rsidP="008A3993">
            <w:pPr>
              <w:numPr>
                <w:ilvl w:val="0"/>
                <w:numId w:val="1"/>
              </w:numPr>
              <w:spacing w:line="0" w:lineRule="atLeast"/>
              <w:ind w:left="0" w:firstLine="1277"/>
              <w:jc w:val="center"/>
              <w:rPr>
                <w:sz w:val="24"/>
                <w:szCs w:val="24"/>
                <w:lang w:val="en-GB"/>
              </w:rPr>
            </w:pPr>
          </w:p>
          <w:p w14:paraId="4F465DDF" w14:textId="3398F097" w:rsidR="001D4783" w:rsidRPr="00B30CBB" w:rsidRDefault="001D4783" w:rsidP="008A3993">
            <w:pPr>
              <w:spacing w:line="0" w:lineRule="atLeast"/>
              <w:jc w:val="center"/>
              <w:rPr>
                <w:sz w:val="24"/>
                <w:szCs w:val="24"/>
                <w:lang w:val="en-GB"/>
              </w:rPr>
            </w:pPr>
            <w:r w:rsidRPr="00B30CBB">
              <w:rPr>
                <w:sz w:val="24"/>
                <w:szCs w:val="24"/>
              </w:rPr>
              <w:t>Ôn tập chương V</w:t>
            </w:r>
          </w:p>
        </w:tc>
        <w:tc>
          <w:tcPr>
            <w:tcW w:w="276" w:type="pct"/>
            <w:vAlign w:val="center"/>
          </w:tcPr>
          <w:p w14:paraId="08FE1DB6" w14:textId="77777777" w:rsidR="001D4783" w:rsidRPr="00A034AD" w:rsidRDefault="001D4783" w:rsidP="008A39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9" w:type="pct"/>
            <w:vAlign w:val="center"/>
          </w:tcPr>
          <w:p w14:paraId="598C1724" w14:textId="5B699D6D" w:rsidR="001D4783" w:rsidRPr="00A034AD" w:rsidRDefault="001D4783" w:rsidP="008A39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67-68</w:t>
            </w:r>
          </w:p>
        </w:tc>
        <w:tc>
          <w:tcPr>
            <w:tcW w:w="864" w:type="pct"/>
            <w:vAlign w:val="center"/>
          </w:tcPr>
          <w:p w14:paraId="6E60A5D4" w14:textId="5A3926CB" w:rsidR="001D4783" w:rsidRPr="00B30CBB" w:rsidRDefault="001D4783" w:rsidP="008D1311">
            <w:pPr>
              <w:jc w:val="center"/>
              <w:rPr>
                <w:b/>
                <w:color w:val="FF0000"/>
                <w:sz w:val="24"/>
                <w:szCs w:val="24"/>
                <w:lang w:val="vi-VN"/>
              </w:rPr>
            </w:pPr>
            <w:r>
              <w:rPr>
                <w:b/>
                <w:color w:val="FF0000"/>
                <w:sz w:val="24"/>
                <w:szCs w:val="24"/>
              </w:rPr>
              <w:t>Tuần 30</w:t>
            </w:r>
          </w:p>
        </w:tc>
        <w:tc>
          <w:tcPr>
            <w:tcW w:w="1165" w:type="pct"/>
            <w:vAlign w:val="center"/>
          </w:tcPr>
          <w:p w14:paraId="3C60AA14" w14:textId="5948F6CA" w:rsidR="001D4783" w:rsidRPr="00B30CBB" w:rsidRDefault="001D4783" w:rsidP="00B32530">
            <w:pPr>
              <w:rPr>
                <w:sz w:val="24"/>
                <w:szCs w:val="24"/>
              </w:rPr>
            </w:pPr>
            <w:r w:rsidRPr="00836B5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691" w:type="pct"/>
            <w:vAlign w:val="center"/>
          </w:tcPr>
          <w:p w14:paraId="6369854C" w14:textId="35743DF6" w:rsidR="001D4783" w:rsidRPr="00B30CBB" w:rsidRDefault="001D4783" w:rsidP="007437D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1D4783" w:rsidRPr="00B30CBB" w14:paraId="07E37E4D" w14:textId="77777777" w:rsidTr="007437D0">
        <w:trPr>
          <w:trHeight w:val="432"/>
        </w:trPr>
        <w:tc>
          <w:tcPr>
            <w:tcW w:w="225" w:type="pct"/>
            <w:vMerge w:val="restart"/>
            <w:vAlign w:val="center"/>
          </w:tcPr>
          <w:p w14:paraId="415CE5E4" w14:textId="6E079CD5" w:rsidR="001D4783" w:rsidRPr="007E136D" w:rsidRDefault="001D4783" w:rsidP="00FE00A9">
            <w:pPr>
              <w:jc w:val="center"/>
              <w:rPr>
                <w:b/>
                <w:sz w:val="24"/>
                <w:szCs w:val="24"/>
              </w:rPr>
            </w:pPr>
            <w:r w:rsidRPr="007E136D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510" w:type="pct"/>
            <w:vMerge w:val="restart"/>
            <w:vAlign w:val="center"/>
          </w:tcPr>
          <w:p w14:paraId="23EC3020" w14:textId="77777777" w:rsidR="001D4783" w:rsidRPr="00B30CBB" w:rsidRDefault="001D4783" w:rsidP="00FE00A9">
            <w:pPr>
              <w:numPr>
                <w:ilvl w:val="0"/>
                <w:numId w:val="1"/>
              </w:numPr>
              <w:spacing w:line="0" w:lineRule="atLeast"/>
              <w:ind w:left="1" w:firstLine="1276"/>
              <w:jc w:val="center"/>
              <w:rPr>
                <w:iCs/>
                <w:color w:val="FF0000"/>
                <w:sz w:val="24"/>
                <w:szCs w:val="24"/>
              </w:rPr>
            </w:pPr>
          </w:p>
          <w:p w14:paraId="36FEFC5D" w14:textId="77777777" w:rsidR="001D4783" w:rsidRPr="00B30CBB" w:rsidRDefault="001D4783" w:rsidP="00FE00A9">
            <w:pPr>
              <w:spacing w:line="0" w:lineRule="atLeast"/>
              <w:ind w:left="1"/>
              <w:jc w:val="center"/>
              <w:rPr>
                <w:iCs/>
                <w:color w:val="FF0000"/>
                <w:sz w:val="24"/>
                <w:szCs w:val="24"/>
              </w:rPr>
            </w:pPr>
            <w:r w:rsidRPr="00B30CBB">
              <w:rPr>
                <w:iCs/>
                <w:sz w:val="24"/>
                <w:szCs w:val="24"/>
              </w:rPr>
              <w:t>ÔN TẬP HỌC KỲ 2</w:t>
            </w:r>
          </w:p>
        </w:tc>
        <w:tc>
          <w:tcPr>
            <w:tcW w:w="276" w:type="pct"/>
            <w:vMerge w:val="restart"/>
            <w:vAlign w:val="center"/>
          </w:tcPr>
          <w:p w14:paraId="548E77CE" w14:textId="77777777" w:rsidR="001D4783" w:rsidRPr="00A034AD" w:rsidRDefault="001D4783" w:rsidP="00FE00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69" w:type="pct"/>
            <w:vAlign w:val="center"/>
          </w:tcPr>
          <w:p w14:paraId="6F245339" w14:textId="68D24454" w:rsidR="001D4783" w:rsidRPr="00A034AD" w:rsidRDefault="001D4783" w:rsidP="00FE00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69-70</w:t>
            </w:r>
          </w:p>
        </w:tc>
        <w:tc>
          <w:tcPr>
            <w:tcW w:w="864" w:type="pct"/>
          </w:tcPr>
          <w:p w14:paraId="5F99B0EF" w14:textId="368AF889" w:rsidR="001D4783" w:rsidRPr="00B30CBB" w:rsidRDefault="001D4783" w:rsidP="00E56855">
            <w:pPr>
              <w:jc w:val="center"/>
              <w:rPr>
                <w:b/>
                <w:color w:val="FF0000"/>
                <w:sz w:val="24"/>
                <w:szCs w:val="24"/>
                <w:lang w:val="vi-VN"/>
              </w:rPr>
            </w:pPr>
            <w:r w:rsidRPr="00B301C4">
              <w:rPr>
                <w:b/>
                <w:color w:val="FF0000"/>
                <w:sz w:val="24"/>
                <w:szCs w:val="24"/>
              </w:rPr>
              <w:t xml:space="preserve">Tuần </w:t>
            </w:r>
            <w:r>
              <w:rPr>
                <w:b/>
                <w:color w:val="FF0000"/>
                <w:sz w:val="24"/>
                <w:szCs w:val="24"/>
              </w:rPr>
              <w:t>31</w:t>
            </w:r>
          </w:p>
        </w:tc>
        <w:tc>
          <w:tcPr>
            <w:tcW w:w="1165" w:type="pct"/>
            <w:vAlign w:val="center"/>
          </w:tcPr>
          <w:p w14:paraId="2625AB26" w14:textId="512E7D29" w:rsidR="001D4783" w:rsidRPr="00B30CBB" w:rsidRDefault="001D4783" w:rsidP="00FE00A9">
            <w:pPr>
              <w:jc w:val="both"/>
              <w:rPr>
                <w:sz w:val="24"/>
                <w:szCs w:val="24"/>
              </w:rPr>
            </w:pPr>
            <w:r w:rsidRPr="00836B5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691" w:type="pct"/>
            <w:vAlign w:val="center"/>
          </w:tcPr>
          <w:p w14:paraId="0E23A0FB" w14:textId="3AEBE451" w:rsidR="001D4783" w:rsidRPr="00B30CBB" w:rsidRDefault="001D4783" w:rsidP="007437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1D4783" w:rsidRPr="00B30CBB" w14:paraId="75C51ABB" w14:textId="77777777" w:rsidTr="007437D0">
        <w:trPr>
          <w:trHeight w:val="156"/>
        </w:trPr>
        <w:tc>
          <w:tcPr>
            <w:tcW w:w="225" w:type="pct"/>
            <w:vMerge/>
            <w:vAlign w:val="center"/>
          </w:tcPr>
          <w:p w14:paraId="7890C494" w14:textId="77777777" w:rsidR="001D4783" w:rsidRPr="007E136D" w:rsidRDefault="001D4783" w:rsidP="00FE00A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10" w:type="pct"/>
            <w:vMerge/>
            <w:vAlign w:val="center"/>
          </w:tcPr>
          <w:p w14:paraId="64D24E43" w14:textId="77777777" w:rsidR="001D4783" w:rsidRPr="00B30CBB" w:rsidRDefault="001D4783" w:rsidP="00FE00A9">
            <w:pPr>
              <w:numPr>
                <w:ilvl w:val="0"/>
                <w:numId w:val="1"/>
              </w:numPr>
              <w:spacing w:line="0" w:lineRule="atLeast"/>
              <w:ind w:left="1" w:firstLine="1276"/>
              <w:jc w:val="center"/>
              <w:rPr>
                <w:iCs/>
                <w:color w:val="FF0000"/>
                <w:sz w:val="24"/>
                <w:szCs w:val="24"/>
              </w:rPr>
            </w:pPr>
          </w:p>
        </w:tc>
        <w:tc>
          <w:tcPr>
            <w:tcW w:w="276" w:type="pct"/>
            <w:vMerge/>
            <w:vAlign w:val="center"/>
          </w:tcPr>
          <w:p w14:paraId="73113AC7" w14:textId="77777777" w:rsidR="001D4783" w:rsidRDefault="001D4783" w:rsidP="00FE00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7708C758" w14:textId="65942F71" w:rsidR="001D4783" w:rsidRDefault="001D4783" w:rsidP="00FE00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71-72</w:t>
            </w:r>
          </w:p>
        </w:tc>
        <w:tc>
          <w:tcPr>
            <w:tcW w:w="864" w:type="pct"/>
          </w:tcPr>
          <w:p w14:paraId="26D4801E" w14:textId="33BCFB51" w:rsidR="001D4783" w:rsidRPr="00B30CBB" w:rsidRDefault="001D4783" w:rsidP="00E56855">
            <w:pPr>
              <w:jc w:val="center"/>
              <w:rPr>
                <w:b/>
                <w:color w:val="FF0000"/>
                <w:sz w:val="24"/>
                <w:szCs w:val="24"/>
                <w:lang w:val="vi-VN"/>
              </w:rPr>
            </w:pPr>
            <w:r w:rsidRPr="00B301C4">
              <w:rPr>
                <w:b/>
                <w:color w:val="FF0000"/>
                <w:sz w:val="24"/>
                <w:szCs w:val="24"/>
              </w:rPr>
              <w:t xml:space="preserve">Tuần </w:t>
            </w:r>
            <w:r>
              <w:rPr>
                <w:b/>
                <w:color w:val="FF0000"/>
                <w:sz w:val="24"/>
                <w:szCs w:val="24"/>
              </w:rPr>
              <w:t>32</w:t>
            </w:r>
          </w:p>
        </w:tc>
        <w:tc>
          <w:tcPr>
            <w:tcW w:w="1165" w:type="pct"/>
            <w:vAlign w:val="center"/>
          </w:tcPr>
          <w:p w14:paraId="4143D032" w14:textId="56767D9A" w:rsidR="001D4783" w:rsidRPr="00836B57" w:rsidRDefault="001D4783" w:rsidP="00FE00A9">
            <w:pPr>
              <w:jc w:val="both"/>
              <w:rPr>
                <w:sz w:val="24"/>
                <w:szCs w:val="24"/>
              </w:rPr>
            </w:pPr>
            <w:r w:rsidRPr="00836B5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691" w:type="pct"/>
            <w:vAlign w:val="center"/>
          </w:tcPr>
          <w:p w14:paraId="6196EB13" w14:textId="303A2441" w:rsidR="001D4783" w:rsidRPr="003217FA" w:rsidRDefault="001D4783" w:rsidP="007437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1D4783" w:rsidRPr="00B30CBB" w14:paraId="6AAE886C" w14:textId="77777777" w:rsidTr="007437D0">
        <w:trPr>
          <w:trHeight w:val="162"/>
        </w:trPr>
        <w:tc>
          <w:tcPr>
            <w:tcW w:w="225" w:type="pct"/>
            <w:vMerge/>
            <w:vAlign w:val="center"/>
          </w:tcPr>
          <w:p w14:paraId="41149C98" w14:textId="77777777" w:rsidR="001D4783" w:rsidRPr="007E136D" w:rsidRDefault="001D4783" w:rsidP="00FE00A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10" w:type="pct"/>
            <w:vMerge/>
            <w:vAlign w:val="center"/>
          </w:tcPr>
          <w:p w14:paraId="4EC849E9" w14:textId="77777777" w:rsidR="001D4783" w:rsidRPr="00B30CBB" w:rsidRDefault="001D4783" w:rsidP="00FE00A9">
            <w:pPr>
              <w:numPr>
                <w:ilvl w:val="0"/>
                <w:numId w:val="1"/>
              </w:numPr>
              <w:spacing w:line="0" w:lineRule="atLeast"/>
              <w:ind w:left="1" w:firstLine="1276"/>
              <w:jc w:val="center"/>
              <w:rPr>
                <w:iCs/>
                <w:color w:val="FF0000"/>
                <w:sz w:val="24"/>
                <w:szCs w:val="24"/>
              </w:rPr>
            </w:pPr>
          </w:p>
        </w:tc>
        <w:tc>
          <w:tcPr>
            <w:tcW w:w="276" w:type="pct"/>
            <w:vMerge/>
            <w:vAlign w:val="center"/>
          </w:tcPr>
          <w:p w14:paraId="74C84F8D" w14:textId="77777777" w:rsidR="001D4783" w:rsidRDefault="001D4783" w:rsidP="00FE00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43A0C13E" w14:textId="572C962D" w:rsidR="001D4783" w:rsidRDefault="001D4783" w:rsidP="00FE00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73-74</w:t>
            </w:r>
          </w:p>
        </w:tc>
        <w:tc>
          <w:tcPr>
            <w:tcW w:w="864" w:type="pct"/>
            <w:vAlign w:val="center"/>
          </w:tcPr>
          <w:p w14:paraId="09224C75" w14:textId="5E7E909B" w:rsidR="001D4783" w:rsidRPr="008D1311" w:rsidRDefault="001D4783" w:rsidP="00E56855">
            <w:pPr>
              <w:jc w:val="center"/>
              <w:rPr>
                <w:b/>
                <w:color w:val="FF0000"/>
                <w:sz w:val="24"/>
                <w:szCs w:val="24"/>
                <w:lang w:val="vi-VN"/>
              </w:rPr>
            </w:pPr>
            <w:r w:rsidRPr="008D1311">
              <w:rPr>
                <w:b/>
                <w:sz w:val="24"/>
                <w:szCs w:val="24"/>
              </w:rPr>
              <w:t>Tuần 33, 34</w:t>
            </w:r>
          </w:p>
        </w:tc>
        <w:tc>
          <w:tcPr>
            <w:tcW w:w="1165" w:type="pct"/>
            <w:vAlign w:val="center"/>
          </w:tcPr>
          <w:p w14:paraId="03DBCB52" w14:textId="716AB2B7" w:rsidR="001D4783" w:rsidRPr="00836B57" w:rsidRDefault="001D4783" w:rsidP="00FE00A9">
            <w:pPr>
              <w:jc w:val="both"/>
              <w:rPr>
                <w:sz w:val="24"/>
                <w:szCs w:val="24"/>
              </w:rPr>
            </w:pPr>
            <w:r w:rsidRPr="00836B5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691" w:type="pct"/>
            <w:vAlign w:val="center"/>
          </w:tcPr>
          <w:p w14:paraId="2213BFB7" w14:textId="7187635D" w:rsidR="001D4783" w:rsidRPr="003217FA" w:rsidRDefault="001D4783" w:rsidP="007437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1D4783" w:rsidRPr="00B30CBB" w14:paraId="72018245" w14:textId="07C24775" w:rsidTr="00B75362">
        <w:trPr>
          <w:trHeight w:val="458"/>
        </w:trPr>
        <w:tc>
          <w:tcPr>
            <w:tcW w:w="1735" w:type="pct"/>
            <w:gridSpan w:val="2"/>
            <w:shd w:val="clear" w:color="auto" w:fill="FFFF00"/>
            <w:vAlign w:val="center"/>
          </w:tcPr>
          <w:p w14:paraId="711FF4DC" w14:textId="646EE98C" w:rsidR="001D4783" w:rsidRPr="007E136D" w:rsidRDefault="001D4783" w:rsidP="00011138">
            <w:pPr>
              <w:jc w:val="center"/>
              <w:rPr>
                <w:b/>
                <w:sz w:val="24"/>
                <w:szCs w:val="24"/>
              </w:rPr>
            </w:pPr>
            <w:r w:rsidRPr="007E136D">
              <w:rPr>
                <w:b/>
                <w:iCs/>
                <w:color w:val="FF0000"/>
                <w:sz w:val="24"/>
                <w:szCs w:val="24"/>
              </w:rPr>
              <w:t>KIỂ</w:t>
            </w:r>
            <w:r>
              <w:rPr>
                <w:b/>
                <w:iCs/>
                <w:color w:val="FF0000"/>
                <w:sz w:val="24"/>
                <w:szCs w:val="24"/>
              </w:rPr>
              <w:t xml:space="preserve">M TRA </w:t>
            </w:r>
            <w:r w:rsidRPr="007E136D">
              <w:rPr>
                <w:b/>
                <w:iCs/>
                <w:color w:val="FF0000"/>
                <w:sz w:val="24"/>
                <w:szCs w:val="24"/>
              </w:rPr>
              <w:t>CUỐI HỌC KỲ 2</w:t>
            </w:r>
          </w:p>
        </w:tc>
        <w:tc>
          <w:tcPr>
            <w:tcW w:w="276" w:type="pct"/>
            <w:shd w:val="clear" w:color="auto" w:fill="FFFF00"/>
            <w:vAlign w:val="center"/>
          </w:tcPr>
          <w:p w14:paraId="25491D09" w14:textId="203B984C" w:rsidR="001D4783" w:rsidRPr="007E136D" w:rsidRDefault="001D4783" w:rsidP="000111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69" w:type="pct"/>
            <w:shd w:val="clear" w:color="auto" w:fill="FFFF00"/>
            <w:vAlign w:val="center"/>
          </w:tcPr>
          <w:p w14:paraId="5D7F69CA" w14:textId="294E5ADA" w:rsidR="001D4783" w:rsidRPr="007E136D" w:rsidRDefault="001D4783" w:rsidP="000111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</w:t>
            </w:r>
          </w:p>
        </w:tc>
        <w:tc>
          <w:tcPr>
            <w:tcW w:w="864" w:type="pct"/>
            <w:shd w:val="clear" w:color="auto" w:fill="FFFF00"/>
            <w:vAlign w:val="center"/>
          </w:tcPr>
          <w:p w14:paraId="0D2974E5" w14:textId="01618124" w:rsidR="001D4783" w:rsidRPr="008D1311" w:rsidRDefault="001D4783" w:rsidP="002C4F67">
            <w:pPr>
              <w:jc w:val="center"/>
              <w:rPr>
                <w:b/>
                <w:sz w:val="24"/>
                <w:szCs w:val="24"/>
              </w:rPr>
            </w:pPr>
            <w:r w:rsidRPr="008D1311">
              <w:rPr>
                <w:b/>
                <w:sz w:val="24"/>
                <w:szCs w:val="24"/>
              </w:rPr>
              <w:t>Tuần 35</w:t>
            </w:r>
          </w:p>
        </w:tc>
        <w:tc>
          <w:tcPr>
            <w:tcW w:w="1856" w:type="pct"/>
            <w:gridSpan w:val="2"/>
            <w:shd w:val="clear" w:color="auto" w:fill="FFFF00"/>
            <w:vAlign w:val="center"/>
          </w:tcPr>
          <w:p w14:paraId="433BF958" w14:textId="77777777" w:rsidR="001D4783" w:rsidRPr="007E136D" w:rsidRDefault="001D4783" w:rsidP="002C4F6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D4783" w:rsidRPr="00B30CBB" w14:paraId="0ABB265F" w14:textId="77777777" w:rsidTr="001D35B4">
        <w:trPr>
          <w:trHeight w:val="458"/>
        </w:trPr>
        <w:tc>
          <w:tcPr>
            <w:tcW w:w="5000" w:type="pct"/>
            <w:gridSpan w:val="7"/>
            <w:vAlign w:val="center"/>
          </w:tcPr>
          <w:p w14:paraId="1AECD52F" w14:textId="14E1A5CA" w:rsidR="001D4783" w:rsidRPr="007E136D" w:rsidRDefault="001D4783" w:rsidP="008F64BB">
            <w:pPr>
              <w:jc w:val="both"/>
              <w:rPr>
                <w:b/>
                <w:iCs/>
                <w:sz w:val="24"/>
                <w:szCs w:val="24"/>
              </w:rPr>
            </w:pPr>
            <w:r w:rsidRPr="007E136D">
              <w:rPr>
                <w:b/>
                <w:bCs/>
                <w:iCs/>
                <w:color w:val="auto"/>
                <w:sz w:val="24"/>
                <w:szCs w:val="24"/>
              </w:rPr>
              <w:t>Tổng số tiết 29  (Số tiết thực dạy ĐS Kỳ 1 đã điều chỉnh giảm đi 3 tiết, bổ sung vào số tiết  ôn Học Kỳ II )</w:t>
            </w:r>
          </w:p>
        </w:tc>
      </w:tr>
    </w:tbl>
    <w:p w14:paraId="48CDA7A4" w14:textId="6CFFFB19" w:rsidR="008F64BB" w:rsidRDefault="008F64BB">
      <w:pPr>
        <w:rPr>
          <w:b/>
          <w:bCs/>
          <w:color w:val="auto"/>
          <w:sz w:val="24"/>
          <w:szCs w:val="24"/>
        </w:rPr>
      </w:pPr>
    </w:p>
    <w:p w14:paraId="4416142F" w14:textId="7E34C099" w:rsidR="00494B5E" w:rsidRPr="00A0423D" w:rsidRDefault="00186305" w:rsidP="00A0423D">
      <w:pPr>
        <w:rPr>
          <w:b/>
          <w:bCs/>
          <w:color w:val="FF0000"/>
          <w:sz w:val="24"/>
          <w:szCs w:val="24"/>
        </w:rPr>
      </w:pPr>
      <w:r w:rsidRPr="00E45436">
        <w:rPr>
          <w:b/>
          <w:bCs/>
          <w:color w:val="auto"/>
          <w:sz w:val="24"/>
          <w:szCs w:val="24"/>
        </w:rPr>
        <w:t>B.</w:t>
      </w:r>
      <w:r w:rsidR="00494B5E" w:rsidRPr="00E45436">
        <w:rPr>
          <w:b/>
          <w:bCs/>
          <w:color w:val="auto"/>
          <w:sz w:val="24"/>
          <w:szCs w:val="24"/>
        </w:rPr>
        <w:t xml:space="preserve"> HÌNH HỌC</w:t>
      </w:r>
      <w:r w:rsidR="00A0423D" w:rsidRPr="00A0423D">
        <w:rPr>
          <w:b/>
          <w:bCs/>
          <w:color w:val="FF0000"/>
          <w:sz w:val="24"/>
          <w:szCs w:val="24"/>
        </w:rPr>
        <w:t xml:space="preserve"> </w:t>
      </w:r>
      <w:r w:rsidR="00B75ECB">
        <w:rPr>
          <w:rFonts w:eastAsia="Calibri"/>
          <w:b/>
          <w:sz w:val="24"/>
          <w:szCs w:val="24"/>
        </w:rPr>
        <w:t>(16 tiết thực dạy + 1 tiết KTGK2 + 1 tiết KTCK2)</w:t>
      </w:r>
    </w:p>
    <w:tbl>
      <w:tblPr>
        <w:tblStyle w:val="TableGrid"/>
        <w:tblW w:w="4962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4359"/>
        <w:gridCol w:w="795"/>
        <w:gridCol w:w="9"/>
        <w:gridCol w:w="816"/>
        <w:gridCol w:w="2518"/>
        <w:gridCol w:w="3420"/>
        <w:gridCol w:w="2049"/>
      </w:tblGrid>
      <w:tr w:rsidR="001D35B4" w:rsidRPr="00B30CBB" w14:paraId="0BE4FF7A" w14:textId="77777777" w:rsidTr="00A1547D">
        <w:trPr>
          <w:trHeight w:val="415"/>
          <w:tblHeader/>
        </w:trPr>
        <w:tc>
          <w:tcPr>
            <w:tcW w:w="242" w:type="pct"/>
            <w:vMerge w:val="restart"/>
            <w:shd w:val="clear" w:color="auto" w:fill="D9E2F3" w:themeFill="accent1" w:themeFillTint="33"/>
            <w:vAlign w:val="center"/>
          </w:tcPr>
          <w:p w14:paraId="4B463388" w14:textId="77777777" w:rsidR="001D35B4" w:rsidRPr="00B30CBB" w:rsidRDefault="001D35B4" w:rsidP="00ED5BD8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B30CBB">
              <w:rPr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1485" w:type="pct"/>
            <w:vMerge w:val="restart"/>
            <w:shd w:val="clear" w:color="auto" w:fill="D9E2F3" w:themeFill="accent1" w:themeFillTint="33"/>
            <w:vAlign w:val="center"/>
          </w:tcPr>
          <w:p w14:paraId="6156498C" w14:textId="58420A7B" w:rsidR="001D35B4" w:rsidRPr="008E38A3" w:rsidRDefault="001D35B4" w:rsidP="00ED5BD8">
            <w:pPr>
              <w:jc w:val="center"/>
              <w:rPr>
                <w:b/>
                <w:sz w:val="24"/>
                <w:szCs w:val="24"/>
              </w:rPr>
            </w:pPr>
            <w:r w:rsidRPr="00B30CBB">
              <w:rPr>
                <w:b/>
                <w:sz w:val="24"/>
                <w:szCs w:val="24"/>
                <w:lang w:val="vi-VN"/>
              </w:rPr>
              <w:t>Bài học</w:t>
            </w:r>
          </w:p>
        </w:tc>
        <w:tc>
          <w:tcPr>
            <w:tcW w:w="552" w:type="pct"/>
            <w:gridSpan w:val="3"/>
            <w:shd w:val="clear" w:color="auto" w:fill="D9E2F3" w:themeFill="accent1" w:themeFillTint="33"/>
            <w:vAlign w:val="center"/>
          </w:tcPr>
          <w:p w14:paraId="14B04CA4" w14:textId="1F0AB59A" w:rsidR="001D35B4" w:rsidRPr="00B30CBB" w:rsidRDefault="001D35B4" w:rsidP="00ED5BD8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B30CBB">
              <w:rPr>
                <w:b/>
                <w:sz w:val="24"/>
                <w:szCs w:val="24"/>
                <w:lang w:val="vi-VN"/>
              </w:rPr>
              <w:t>Số tiết</w:t>
            </w:r>
          </w:p>
        </w:tc>
        <w:tc>
          <w:tcPr>
            <w:tcW w:w="858" w:type="pct"/>
            <w:vMerge w:val="restart"/>
            <w:shd w:val="clear" w:color="auto" w:fill="D9E2F3" w:themeFill="accent1" w:themeFillTint="33"/>
            <w:vAlign w:val="center"/>
          </w:tcPr>
          <w:p w14:paraId="1B777894" w14:textId="6A076A57" w:rsidR="001D35B4" w:rsidRPr="008E38A3" w:rsidRDefault="001D35B4" w:rsidP="00ED5BD8">
            <w:pPr>
              <w:jc w:val="center"/>
              <w:rPr>
                <w:b/>
                <w:color w:val="FF0000"/>
                <w:sz w:val="24"/>
                <w:szCs w:val="24"/>
                <w:lang w:val="vi-VN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Thời điểm</w:t>
            </w:r>
          </w:p>
        </w:tc>
        <w:tc>
          <w:tcPr>
            <w:tcW w:w="1165" w:type="pct"/>
            <w:vMerge w:val="restart"/>
            <w:shd w:val="clear" w:color="auto" w:fill="D9E2F3" w:themeFill="accent1" w:themeFillTint="33"/>
            <w:vAlign w:val="center"/>
          </w:tcPr>
          <w:p w14:paraId="5159871A" w14:textId="1C42A175" w:rsidR="001D35B4" w:rsidRPr="00B30CBB" w:rsidRDefault="001D35B4" w:rsidP="00ED5BD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Thiết bị dạy học</w:t>
            </w:r>
          </w:p>
        </w:tc>
        <w:tc>
          <w:tcPr>
            <w:tcW w:w="698" w:type="pct"/>
            <w:vMerge w:val="restart"/>
            <w:shd w:val="clear" w:color="auto" w:fill="D9E2F3" w:themeFill="accent1" w:themeFillTint="33"/>
            <w:vAlign w:val="center"/>
          </w:tcPr>
          <w:p w14:paraId="1FBC0A54" w14:textId="73341A4F" w:rsidR="001D35B4" w:rsidRPr="00B30CBB" w:rsidRDefault="001D35B4" w:rsidP="00ED5BD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Địa điểm dạy học</w:t>
            </w:r>
          </w:p>
        </w:tc>
      </w:tr>
      <w:tr w:rsidR="001D35B4" w:rsidRPr="00B30CBB" w14:paraId="1D47AD45" w14:textId="77777777" w:rsidTr="00A1547D">
        <w:trPr>
          <w:trHeight w:val="415"/>
          <w:tblHeader/>
        </w:trPr>
        <w:tc>
          <w:tcPr>
            <w:tcW w:w="242" w:type="pct"/>
            <w:vMerge/>
            <w:shd w:val="clear" w:color="auto" w:fill="D9E2F3" w:themeFill="accent1" w:themeFillTint="33"/>
            <w:vAlign w:val="center"/>
          </w:tcPr>
          <w:p w14:paraId="6839D993" w14:textId="77777777" w:rsidR="000B6402" w:rsidRPr="00B30CBB" w:rsidRDefault="000B6402" w:rsidP="00ED5BD8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1485" w:type="pct"/>
            <w:vMerge/>
            <w:shd w:val="clear" w:color="auto" w:fill="D9E2F3" w:themeFill="accent1" w:themeFillTint="33"/>
            <w:vAlign w:val="center"/>
          </w:tcPr>
          <w:p w14:paraId="0E5CDDA8" w14:textId="77777777" w:rsidR="000B6402" w:rsidRPr="00B30CBB" w:rsidRDefault="000B6402" w:rsidP="00ED5BD8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271" w:type="pct"/>
            <w:shd w:val="clear" w:color="auto" w:fill="D9E2F3" w:themeFill="accent1" w:themeFillTint="33"/>
            <w:vAlign w:val="center"/>
          </w:tcPr>
          <w:p w14:paraId="1E523106" w14:textId="0062429F" w:rsidR="000B6402" w:rsidRPr="000B6402" w:rsidRDefault="000B6402" w:rsidP="00ED5BD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Tổng</w:t>
            </w:r>
          </w:p>
        </w:tc>
        <w:tc>
          <w:tcPr>
            <w:tcW w:w="281" w:type="pct"/>
            <w:gridSpan w:val="2"/>
            <w:shd w:val="clear" w:color="auto" w:fill="D9E2F3" w:themeFill="accent1" w:themeFillTint="33"/>
            <w:vAlign w:val="center"/>
          </w:tcPr>
          <w:p w14:paraId="1BB0362C" w14:textId="7705ECB2" w:rsidR="000B6402" w:rsidRPr="000B6402" w:rsidRDefault="000B6402" w:rsidP="00ED5BD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Chi tiết</w:t>
            </w:r>
          </w:p>
        </w:tc>
        <w:tc>
          <w:tcPr>
            <w:tcW w:w="858" w:type="pct"/>
            <w:vMerge/>
            <w:shd w:val="clear" w:color="auto" w:fill="D9E2F3" w:themeFill="accent1" w:themeFillTint="33"/>
            <w:vAlign w:val="center"/>
          </w:tcPr>
          <w:p w14:paraId="521AFC0B" w14:textId="77777777" w:rsidR="000B6402" w:rsidRPr="00ED5BD8" w:rsidRDefault="000B6402" w:rsidP="00ED5BD8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1165" w:type="pct"/>
            <w:vMerge/>
            <w:shd w:val="clear" w:color="auto" w:fill="D9E2F3" w:themeFill="accent1" w:themeFillTint="33"/>
            <w:vAlign w:val="center"/>
          </w:tcPr>
          <w:p w14:paraId="70440577" w14:textId="77777777" w:rsidR="000B6402" w:rsidRPr="00B30CBB" w:rsidRDefault="000B6402" w:rsidP="00ED5BD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98" w:type="pct"/>
            <w:vMerge/>
            <w:shd w:val="clear" w:color="auto" w:fill="D9E2F3" w:themeFill="accent1" w:themeFillTint="33"/>
            <w:vAlign w:val="center"/>
          </w:tcPr>
          <w:p w14:paraId="7C928D67" w14:textId="77777777" w:rsidR="000B6402" w:rsidRPr="00B30CBB" w:rsidRDefault="000B6402" w:rsidP="00ED5BD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77522" w:rsidRPr="00B30CBB" w14:paraId="71741900" w14:textId="77777777" w:rsidTr="00A1547D">
        <w:trPr>
          <w:trHeight w:val="314"/>
        </w:trPr>
        <w:tc>
          <w:tcPr>
            <w:tcW w:w="5000" w:type="pct"/>
            <w:gridSpan w:val="8"/>
          </w:tcPr>
          <w:p w14:paraId="0D78E19E" w14:textId="77513A5C" w:rsidR="00877522" w:rsidRPr="00B30CBB" w:rsidRDefault="00877522" w:rsidP="00002FF1">
            <w:pPr>
              <w:spacing w:before="60"/>
              <w:jc w:val="center"/>
              <w:rPr>
                <w:b/>
                <w:sz w:val="24"/>
                <w:szCs w:val="24"/>
              </w:rPr>
            </w:pPr>
            <w:r w:rsidRPr="00B30CBB">
              <w:rPr>
                <w:b/>
                <w:color w:val="0070C0"/>
                <w:sz w:val="24"/>
                <w:szCs w:val="24"/>
              </w:rPr>
              <w:t>CHƯƠNG III.</w:t>
            </w:r>
            <w:r w:rsidRPr="00B30CBB">
              <w:rPr>
                <w:color w:val="FF0000"/>
                <w:sz w:val="24"/>
                <w:szCs w:val="24"/>
              </w:rPr>
              <w:t xml:space="preserve"> </w:t>
            </w:r>
            <w:r w:rsidRPr="00B30CBB">
              <w:rPr>
                <w:b/>
                <w:bCs/>
                <w:color w:val="FF0000"/>
                <w:sz w:val="24"/>
                <w:szCs w:val="24"/>
              </w:rPr>
              <w:t>VECTƠ TRONG KHÔNG GIAN. QUAN HỆ VUÔNG GÓC TRONG KHÔNG GIAN</w:t>
            </w:r>
            <w:r w:rsidRPr="00B30CBB">
              <w:rPr>
                <w:b/>
                <w:bCs/>
                <w:color w:val="7030A0"/>
                <w:sz w:val="24"/>
                <w:szCs w:val="24"/>
              </w:rPr>
              <w:t xml:space="preserve"> (</w:t>
            </w:r>
            <w:r w:rsidR="00A0423D">
              <w:rPr>
                <w:b/>
                <w:bCs/>
                <w:color w:val="7030A0"/>
                <w:sz w:val="24"/>
                <w:szCs w:val="24"/>
              </w:rPr>
              <w:t>1</w:t>
            </w:r>
            <w:r w:rsidR="002340F9">
              <w:rPr>
                <w:b/>
                <w:bCs/>
                <w:color w:val="7030A0"/>
                <w:sz w:val="24"/>
                <w:szCs w:val="24"/>
              </w:rPr>
              <w:t>8</w:t>
            </w:r>
            <w:r w:rsidRPr="00B30CBB">
              <w:rPr>
                <w:b/>
                <w:bCs/>
                <w:color w:val="7030A0"/>
                <w:sz w:val="24"/>
                <w:szCs w:val="24"/>
              </w:rPr>
              <w:t xml:space="preserve"> tiết)</w:t>
            </w:r>
          </w:p>
        </w:tc>
      </w:tr>
      <w:tr w:rsidR="007437D0" w:rsidRPr="00B30CBB" w14:paraId="62BBA842" w14:textId="77777777" w:rsidTr="007437D0">
        <w:trPr>
          <w:trHeight w:val="990"/>
        </w:trPr>
        <w:tc>
          <w:tcPr>
            <w:tcW w:w="242" w:type="pct"/>
            <w:vAlign w:val="center"/>
          </w:tcPr>
          <w:p w14:paraId="6B299F51" w14:textId="77777777" w:rsidR="007437D0" w:rsidRPr="00B30CBB" w:rsidRDefault="007437D0" w:rsidP="00877522">
            <w:pPr>
              <w:jc w:val="center"/>
              <w:rPr>
                <w:b/>
                <w:sz w:val="24"/>
                <w:szCs w:val="24"/>
              </w:rPr>
            </w:pPr>
            <w:r w:rsidRPr="00B30CBB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1485" w:type="pct"/>
            <w:vAlign w:val="center"/>
          </w:tcPr>
          <w:p w14:paraId="36D1E8E0" w14:textId="77777777" w:rsidR="007437D0" w:rsidRPr="00B30CBB" w:rsidRDefault="007437D0" w:rsidP="00877522">
            <w:pPr>
              <w:numPr>
                <w:ilvl w:val="0"/>
                <w:numId w:val="4"/>
              </w:numPr>
              <w:tabs>
                <w:tab w:val="left" w:pos="1206"/>
              </w:tabs>
              <w:spacing w:line="0" w:lineRule="atLeast"/>
              <w:ind w:left="0" w:firstLine="1276"/>
              <w:jc w:val="center"/>
              <w:rPr>
                <w:sz w:val="24"/>
                <w:szCs w:val="24"/>
              </w:rPr>
            </w:pPr>
          </w:p>
          <w:p w14:paraId="6C8DD342" w14:textId="77777777" w:rsidR="007437D0" w:rsidRDefault="007437D0" w:rsidP="00877522">
            <w:pPr>
              <w:tabs>
                <w:tab w:val="left" w:pos="1206"/>
              </w:tabs>
              <w:spacing w:line="0" w:lineRule="atLeast"/>
              <w:jc w:val="center"/>
              <w:rPr>
                <w:sz w:val="24"/>
                <w:szCs w:val="24"/>
              </w:rPr>
            </w:pPr>
            <w:r w:rsidRPr="00B30CBB">
              <w:rPr>
                <w:sz w:val="24"/>
                <w:szCs w:val="24"/>
              </w:rPr>
              <w:t xml:space="preserve">Vectơ trong không gian </w:t>
            </w:r>
          </w:p>
          <w:p w14:paraId="2DDFBC5B" w14:textId="2A17C283" w:rsidR="007437D0" w:rsidRPr="00B30CBB" w:rsidRDefault="007437D0" w:rsidP="00877522">
            <w:pPr>
              <w:tabs>
                <w:tab w:val="left" w:pos="1206"/>
              </w:tabs>
              <w:spacing w:line="0" w:lineRule="atLeast"/>
              <w:jc w:val="center"/>
              <w:rPr>
                <w:sz w:val="24"/>
                <w:szCs w:val="24"/>
              </w:rPr>
            </w:pPr>
            <w:r w:rsidRPr="00B30CBB">
              <w:rPr>
                <w:sz w:val="24"/>
                <w:szCs w:val="24"/>
              </w:rPr>
              <w:t>(Gồm §1)</w:t>
            </w:r>
          </w:p>
          <w:p w14:paraId="7B49C6DF" w14:textId="77777777" w:rsidR="007437D0" w:rsidRPr="00B30CBB" w:rsidRDefault="007437D0" w:rsidP="00877522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271" w:type="pct"/>
            <w:vAlign w:val="center"/>
          </w:tcPr>
          <w:p w14:paraId="200B7E78" w14:textId="77777777" w:rsidR="007437D0" w:rsidRPr="00A034AD" w:rsidRDefault="007437D0" w:rsidP="008775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1" w:type="pct"/>
            <w:gridSpan w:val="2"/>
            <w:vAlign w:val="center"/>
          </w:tcPr>
          <w:p w14:paraId="585F54B8" w14:textId="2C306A3F" w:rsidR="007437D0" w:rsidRPr="00A034AD" w:rsidRDefault="007437D0" w:rsidP="008775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29-31</w:t>
            </w:r>
          </w:p>
        </w:tc>
        <w:tc>
          <w:tcPr>
            <w:tcW w:w="858" w:type="pct"/>
            <w:vAlign w:val="center"/>
          </w:tcPr>
          <w:p w14:paraId="5C41EC7C" w14:textId="4B504F4F" w:rsidR="007437D0" w:rsidRPr="00B30CBB" w:rsidRDefault="007437D0" w:rsidP="00FB6FC5">
            <w:pPr>
              <w:jc w:val="center"/>
              <w:rPr>
                <w:b/>
                <w:color w:val="FF0000"/>
                <w:sz w:val="24"/>
                <w:szCs w:val="24"/>
                <w:lang w:val="vi-VN"/>
              </w:rPr>
            </w:pPr>
            <w:r w:rsidRPr="008D1311">
              <w:rPr>
                <w:b/>
                <w:sz w:val="24"/>
                <w:szCs w:val="24"/>
              </w:rPr>
              <w:t>Tuầ</w:t>
            </w:r>
            <w:r>
              <w:rPr>
                <w:b/>
                <w:sz w:val="24"/>
                <w:szCs w:val="24"/>
              </w:rPr>
              <w:t>n 19, 20, 21</w:t>
            </w:r>
          </w:p>
        </w:tc>
        <w:tc>
          <w:tcPr>
            <w:tcW w:w="1165" w:type="pct"/>
            <w:vAlign w:val="center"/>
          </w:tcPr>
          <w:p w14:paraId="52758F66" w14:textId="2168F9B6" w:rsidR="007437D0" w:rsidRPr="00B30CBB" w:rsidRDefault="007437D0" w:rsidP="00B32530">
            <w:pPr>
              <w:rPr>
                <w:b/>
                <w:sz w:val="24"/>
                <w:szCs w:val="24"/>
              </w:rPr>
            </w:pPr>
            <w:r w:rsidRPr="00836B5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698" w:type="pct"/>
            <w:vAlign w:val="center"/>
          </w:tcPr>
          <w:p w14:paraId="5C3119E7" w14:textId="0542E14E" w:rsidR="007437D0" w:rsidRPr="00B30CBB" w:rsidRDefault="007437D0" w:rsidP="007437D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7437D0" w:rsidRPr="00B30CBB" w14:paraId="0CF91790" w14:textId="77777777" w:rsidTr="007437D0">
        <w:trPr>
          <w:trHeight w:val="990"/>
        </w:trPr>
        <w:tc>
          <w:tcPr>
            <w:tcW w:w="242" w:type="pct"/>
            <w:vAlign w:val="center"/>
          </w:tcPr>
          <w:p w14:paraId="5432C7B0" w14:textId="77777777" w:rsidR="007437D0" w:rsidRPr="00B30CBB" w:rsidRDefault="007437D0" w:rsidP="00877522">
            <w:pPr>
              <w:jc w:val="center"/>
              <w:rPr>
                <w:b/>
                <w:sz w:val="24"/>
                <w:szCs w:val="24"/>
              </w:rPr>
            </w:pPr>
            <w:r w:rsidRPr="00B30CBB">
              <w:rPr>
                <w:b/>
                <w:sz w:val="24"/>
                <w:szCs w:val="24"/>
              </w:rPr>
              <w:t>02</w:t>
            </w:r>
          </w:p>
        </w:tc>
        <w:tc>
          <w:tcPr>
            <w:tcW w:w="1485" w:type="pct"/>
            <w:vAlign w:val="center"/>
          </w:tcPr>
          <w:p w14:paraId="3B23915D" w14:textId="77777777" w:rsidR="007437D0" w:rsidRPr="00B30CBB" w:rsidRDefault="007437D0" w:rsidP="00877522">
            <w:pPr>
              <w:numPr>
                <w:ilvl w:val="0"/>
                <w:numId w:val="4"/>
              </w:numPr>
              <w:tabs>
                <w:tab w:val="left" w:pos="1206"/>
              </w:tabs>
              <w:spacing w:line="0" w:lineRule="atLeast"/>
              <w:ind w:left="0" w:firstLine="1276"/>
              <w:jc w:val="center"/>
              <w:rPr>
                <w:sz w:val="24"/>
                <w:szCs w:val="24"/>
              </w:rPr>
            </w:pPr>
          </w:p>
          <w:p w14:paraId="699F94AE" w14:textId="77777777" w:rsidR="007437D0" w:rsidRDefault="007437D0" w:rsidP="00877522">
            <w:pPr>
              <w:tabs>
                <w:tab w:val="left" w:pos="1206"/>
              </w:tabs>
              <w:spacing w:line="0" w:lineRule="atLeast"/>
              <w:jc w:val="center"/>
              <w:rPr>
                <w:sz w:val="24"/>
                <w:szCs w:val="24"/>
              </w:rPr>
            </w:pPr>
            <w:r w:rsidRPr="00B30CBB">
              <w:rPr>
                <w:sz w:val="24"/>
                <w:szCs w:val="24"/>
              </w:rPr>
              <w:t xml:space="preserve">Hai đường thẳng vuông góc </w:t>
            </w:r>
          </w:p>
          <w:p w14:paraId="5E8C823D" w14:textId="43B74A06" w:rsidR="007437D0" w:rsidRPr="00B30CBB" w:rsidRDefault="007437D0" w:rsidP="00877522">
            <w:pPr>
              <w:tabs>
                <w:tab w:val="left" w:pos="1206"/>
              </w:tabs>
              <w:spacing w:line="0" w:lineRule="atLeast"/>
              <w:jc w:val="center"/>
              <w:rPr>
                <w:sz w:val="24"/>
                <w:szCs w:val="24"/>
              </w:rPr>
            </w:pPr>
            <w:r w:rsidRPr="00B30CBB">
              <w:rPr>
                <w:sz w:val="24"/>
                <w:szCs w:val="24"/>
              </w:rPr>
              <w:t>(Gồm §2)</w:t>
            </w:r>
          </w:p>
          <w:p w14:paraId="4F6D35C0" w14:textId="77777777" w:rsidR="007437D0" w:rsidRPr="00B30CBB" w:rsidRDefault="007437D0" w:rsidP="00877522">
            <w:pPr>
              <w:spacing w:line="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74" w:type="pct"/>
            <w:gridSpan w:val="2"/>
            <w:vAlign w:val="center"/>
          </w:tcPr>
          <w:p w14:paraId="03BA8733" w14:textId="77777777" w:rsidR="007437D0" w:rsidRPr="00A034AD" w:rsidRDefault="007437D0" w:rsidP="008775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78" w:type="pct"/>
            <w:vAlign w:val="center"/>
          </w:tcPr>
          <w:p w14:paraId="2BB3ED8E" w14:textId="748D2C74" w:rsidR="007437D0" w:rsidRPr="00A034AD" w:rsidRDefault="007437D0" w:rsidP="008775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32-34</w:t>
            </w:r>
          </w:p>
        </w:tc>
        <w:tc>
          <w:tcPr>
            <w:tcW w:w="858" w:type="pct"/>
            <w:vAlign w:val="center"/>
          </w:tcPr>
          <w:p w14:paraId="30AD1C28" w14:textId="198D0BCF" w:rsidR="007437D0" w:rsidRPr="00B30CBB" w:rsidRDefault="007437D0" w:rsidP="00FB6FC5">
            <w:pPr>
              <w:jc w:val="center"/>
              <w:rPr>
                <w:b/>
                <w:color w:val="FF0000"/>
                <w:sz w:val="24"/>
                <w:szCs w:val="24"/>
                <w:lang w:val="vi-VN"/>
              </w:rPr>
            </w:pPr>
            <w:r w:rsidRPr="008D1311">
              <w:rPr>
                <w:b/>
                <w:sz w:val="24"/>
                <w:szCs w:val="24"/>
              </w:rPr>
              <w:t>Tuầ</w:t>
            </w:r>
            <w:r>
              <w:rPr>
                <w:b/>
                <w:sz w:val="24"/>
                <w:szCs w:val="24"/>
              </w:rPr>
              <w:t>n 22, 23, 24</w:t>
            </w:r>
          </w:p>
        </w:tc>
        <w:tc>
          <w:tcPr>
            <w:tcW w:w="1165" w:type="pct"/>
            <w:vAlign w:val="center"/>
          </w:tcPr>
          <w:p w14:paraId="232DC9A1" w14:textId="013E41EC" w:rsidR="007437D0" w:rsidRPr="00B30CBB" w:rsidRDefault="007437D0" w:rsidP="00B32530">
            <w:pPr>
              <w:rPr>
                <w:sz w:val="24"/>
                <w:szCs w:val="24"/>
              </w:rPr>
            </w:pPr>
            <w:r w:rsidRPr="00836B5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698" w:type="pct"/>
            <w:vAlign w:val="center"/>
          </w:tcPr>
          <w:p w14:paraId="0A918DC9" w14:textId="73DDABC6" w:rsidR="007437D0" w:rsidRPr="00B30CBB" w:rsidRDefault="007437D0" w:rsidP="007437D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7437D0" w:rsidRPr="00B30CBB" w14:paraId="4A453DA8" w14:textId="77777777" w:rsidTr="007437D0">
        <w:trPr>
          <w:trHeight w:val="332"/>
        </w:trPr>
        <w:tc>
          <w:tcPr>
            <w:tcW w:w="242" w:type="pct"/>
            <w:vAlign w:val="center"/>
          </w:tcPr>
          <w:p w14:paraId="4B09A3FD" w14:textId="77777777" w:rsidR="007437D0" w:rsidRPr="00B30CBB" w:rsidRDefault="007437D0" w:rsidP="00877522">
            <w:pPr>
              <w:jc w:val="center"/>
              <w:rPr>
                <w:b/>
                <w:sz w:val="24"/>
                <w:szCs w:val="24"/>
              </w:rPr>
            </w:pPr>
            <w:r w:rsidRPr="00B30CBB">
              <w:rPr>
                <w:b/>
                <w:sz w:val="24"/>
                <w:szCs w:val="24"/>
              </w:rPr>
              <w:lastRenderedPageBreak/>
              <w:t>03</w:t>
            </w:r>
          </w:p>
        </w:tc>
        <w:tc>
          <w:tcPr>
            <w:tcW w:w="1485" w:type="pct"/>
            <w:vAlign w:val="center"/>
          </w:tcPr>
          <w:p w14:paraId="4BE4EEFC" w14:textId="77777777" w:rsidR="007437D0" w:rsidRPr="00B30CBB" w:rsidRDefault="007437D0" w:rsidP="00877522">
            <w:pPr>
              <w:numPr>
                <w:ilvl w:val="0"/>
                <w:numId w:val="4"/>
              </w:numPr>
              <w:tabs>
                <w:tab w:val="left" w:pos="1206"/>
              </w:tabs>
              <w:spacing w:line="0" w:lineRule="atLeast"/>
              <w:ind w:left="0" w:firstLine="1276"/>
              <w:jc w:val="center"/>
              <w:rPr>
                <w:sz w:val="24"/>
                <w:szCs w:val="24"/>
              </w:rPr>
            </w:pPr>
          </w:p>
          <w:p w14:paraId="2DCE3CCB" w14:textId="5EFA33A5" w:rsidR="007437D0" w:rsidRPr="00B30CBB" w:rsidRDefault="007437D0" w:rsidP="00877522">
            <w:pPr>
              <w:tabs>
                <w:tab w:val="left" w:pos="1206"/>
              </w:tabs>
              <w:spacing w:line="0" w:lineRule="atLeast"/>
              <w:jc w:val="center"/>
              <w:rPr>
                <w:sz w:val="24"/>
                <w:szCs w:val="24"/>
              </w:rPr>
            </w:pPr>
            <w:r w:rsidRPr="00B30CBB">
              <w:rPr>
                <w:sz w:val="24"/>
                <w:szCs w:val="24"/>
              </w:rPr>
              <w:t>Đường thẳng vuông góc với mặt phẳng (Gồm §3)</w:t>
            </w:r>
          </w:p>
        </w:tc>
        <w:tc>
          <w:tcPr>
            <w:tcW w:w="274" w:type="pct"/>
            <w:gridSpan w:val="2"/>
            <w:vAlign w:val="center"/>
          </w:tcPr>
          <w:p w14:paraId="53113686" w14:textId="1C9FFEC1" w:rsidR="007437D0" w:rsidRPr="00A034AD" w:rsidRDefault="001D4783" w:rsidP="008775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78" w:type="pct"/>
            <w:vAlign w:val="center"/>
          </w:tcPr>
          <w:p w14:paraId="5BFEF184" w14:textId="294D5716" w:rsidR="007437D0" w:rsidRPr="00A034AD" w:rsidRDefault="001D4783" w:rsidP="008775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35-36</w:t>
            </w:r>
          </w:p>
        </w:tc>
        <w:tc>
          <w:tcPr>
            <w:tcW w:w="858" w:type="pct"/>
            <w:vAlign w:val="center"/>
          </w:tcPr>
          <w:p w14:paraId="5E843084" w14:textId="5A3769CB" w:rsidR="007437D0" w:rsidRPr="00B30CBB" w:rsidRDefault="007437D0" w:rsidP="00FB6FC5">
            <w:pPr>
              <w:jc w:val="center"/>
              <w:rPr>
                <w:b/>
                <w:color w:val="FF0000"/>
                <w:sz w:val="24"/>
                <w:szCs w:val="24"/>
                <w:lang w:val="vi-VN"/>
              </w:rPr>
            </w:pPr>
            <w:r w:rsidRPr="008D1311">
              <w:rPr>
                <w:b/>
                <w:sz w:val="24"/>
                <w:szCs w:val="24"/>
              </w:rPr>
              <w:t>Tuầ</w:t>
            </w:r>
            <w:r w:rsidR="001D4783">
              <w:rPr>
                <w:b/>
                <w:sz w:val="24"/>
                <w:szCs w:val="24"/>
              </w:rPr>
              <w:t>n 25, 26</w:t>
            </w:r>
          </w:p>
        </w:tc>
        <w:tc>
          <w:tcPr>
            <w:tcW w:w="1165" w:type="pct"/>
            <w:vAlign w:val="center"/>
          </w:tcPr>
          <w:p w14:paraId="6AF1ACBE" w14:textId="036AAEC4" w:rsidR="007437D0" w:rsidRPr="00B30CBB" w:rsidRDefault="007437D0" w:rsidP="00B32530">
            <w:pPr>
              <w:rPr>
                <w:sz w:val="24"/>
                <w:szCs w:val="24"/>
              </w:rPr>
            </w:pPr>
            <w:r w:rsidRPr="00836B5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698" w:type="pct"/>
            <w:vAlign w:val="center"/>
          </w:tcPr>
          <w:p w14:paraId="586588FD" w14:textId="62751808" w:rsidR="007437D0" w:rsidRPr="00B30CBB" w:rsidRDefault="007437D0" w:rsidP="007437D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B75362" w:rsidRPr="00B30CBB" w14:paraId="2A47A65E" w14:textId="77777777" w:rsidTr="00B75362">
        <w:trPr>
          <w:trHeight w:val="411"/>
        </w:trPr>
        <w:tc>
          <w:tcPr>
            <w:tcW w:w="1727" w:type="pct"/>
            <w:gridSpan w:val="2"/>
            <w:shd w:val="clear" w:color="auto" w:fill="FFFF00"/>
            <w:vAlign w:val="center"/>
          </w:tcPr>
          <w:p w14:paraId="79EA2BD8" w14:textId="6500144C" w:rsidR="00B75362" w:rsidRPr="00B30CBB" w:rsidRDefault="00B75362" w:rsidP="00B75362">
            <w:pPr>
              <w:spacing w:line="0" w:lineRule="atLeast"/>
              <w:ind w:left="1586"/>
              <w:rPr>
                <w:sz w:val="24"/>
                <w:szCs w:val="24"/>
                <w:lang w:val="en-GB"/>
              </w:rPr>
            </w:pPr>
            <w:r w:rsidRPr="007E136D">
              <w:rPr>
                <w:b/>
                <w:color w:val="FF0000"/>
                <w:sz w:val="24"/>
                <w:szCs w:val="24"/>
                <w:lang w:val="en-GB"/>
              </w:rPr>
              <w:t>KIỂM TRA GIỮA HỌC KỲ 2</w:t>
            </w:r>
          </w:p>
        </w:tc>
        <w:tc>
          <w:tcPr>
            <w:tcW w:w="274" w:type="pct"/>
            <w:gridSpan w:val="2"/>
            <w:shd w:val="clear" w:color="auto" w:fill="FFFF00"/>
            <w:vAlign w:val="center"/>
          </w:tcPr>
          <w:p w14:paraId="27A0F25C" w14:textId="55678111" w:rsidR="00B75362" w:rsidRPr="00A034AD" w:rsidRDefault="00B75362" w:rsidP="008775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8" w:type="pct"/>
            <w:shd w:val="clear" w:color="auto" w:fill="FFFF00"/>
            <w:vAlign w:val="center"/>
          </w:tcPr>
          <w:p w14:paraId="647E74AF" w14:textId="1CE97458" w:rsidR="00B75362" w:rsidRDefault="001D4783" w:rsidP="008775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858" w:type="pct"/>
            <w:shd w:val="clear" w:color="auto" w:fill="FFFF00"/>
            <w:vAlign w:val="center"/>
          </w:tcPr>
          <w:p w14:paraId="624F3F6E" w14:textId="1446FE2A" w:rsidR="00B75362" w:rsidRPr="008D1311" w:rsidRDefault="00B75362" w:rsidP="00FB6FC5">
            <w:pPr>
              <w:jc w:val="center"/>
              <w:rPr>
                <w:b/>
                <w:sz w:val="24"/>
                <w:szCs w:val="24"/>
              </w:rPr>
            </w:pPr>
            <w:r w:rsidRPr="008D1311">
              <w:rPr>
                <w:b/>
                <w:sz w:val="24"/>
                <w:szCs w:val="24"/>
              </w:rPr>
              <w:t>Tuầ</w:t>
            </w:r>
            <w:r w:rsidR="001D4783">
              <w:rPr>
                <w:b/>
                <w:sz w:val="24"/>
                <w:szCs w:val="24"/>
              </w:rPr>
              <w:t>n 27</w:t>
            </w:r>
          </w:p>
        </w:tc>
        <w:tc>
          <w:tcPr>
            <w:tcW w:w="1165" w:type="pct"/>
            <w:shd w:val="clear" w:color="auto" w:fill="FFFF00"/>
            <w:vAlign w:val="center"/>
          </w:tcPr>
          <w:p w14:paraId="15414158" w14:textId="77777777" w:rsidR="00B75362" w:rsidRPr="00836B57" w:rsidRDefault="00B75362" w:rsidP="00B32530">
            <w:pPr>
              <w:rPr>
                <w:sz w:val="24"/>
                <w:szCs w:val="24"/>
              </w:rPr>
            </w:pPr>
          </w:p>
        </w:tc>
        <w:tc>
          <w:tcPr>
            <w:tcW w:w="698" w:type="pct"/>
            <w:shd w:val="clear" w:color="auto" w:fill="FFFF00"/>
            <w:vAlign w:val="center"/>
          </w:tcPr>
          <w:p w14:paraId="03749368" w14:textId="77777777" w:rsidR="00B75362" w:rsidRDefault="00B75362" w:rsidP="007437D0">
            <w:pPr>
              <w:jc w:val="center"/>
              <w:rPr>
                <w:sz w:val="24"/>
                <w:szCs w:val="24"/>
              </w:rPr>
            </w:pPr>
          </w:p>
        </w:tc>
      </w:tr>
      <w:tr w:rsidR="001D4783" w:rsidRPr="00B30CBB" w14:paraId="7E290156" w14:textId="77777777" w:rsidTr="001D4783">
        <w:trPr>
          <w:trHeight w:val="558"/>
        </w:trPr>
        <w:tc>
          <w:tcPr>
            <w:tcW w:w="242" w:type="pct"/>
            <w:vAlign w:val="center"/>
          </w:tcPr>
          <w:p w14:paraId="0A0FBBE0" w14:textId="64F19389" w:rsidR="001D4783" w:rsidRDefault="001D4783" w:rsidP="00877522">
            <w:pPr>
              <w:jc w:val="center"/>
              <w:rPr>
                <w:b/>
                <w:sz w:val="24"/>
                <w:szCs w:val="24"/>
              </w:rPr>
            </w:pPr>
            <w:r w:rsidRPr="00B30CBB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485" w:type="pct"/>
            <w:vAlign w:val="center"/>
          </w:tcPr>
          <w:p w14:paraId="18A73820" w14:textId="4CF14B22" w:rsidR="001D4783" w:rsidRPr="00B30CBB" w:rsidRDefault="001D4783" w:rsidP="001D4783">
            <w:pPr>
              <w:spacing w:line="0" w:lineRule="atLeast"/>
              <w:rPr>
                <w:sz w:val="24"/>
                <w:szCs w:val="24"/>
                <w:lang w:val="en-GB"/>
              </w:rPr>
            </w:pPr>
            <w:r w:rsidRPr="00B30CBB">
              <w:rPr>
                <w:sz w:val="24"/>
                <w:szCs w:val="24"/>
              </w:rPr>
              <w:t>Đường thẳng vuông góc với mặt phẳng (Gồm §3</w:t>
            </w:r>
            <w:r>
              <w:rPr>
                <w:sz w:val="24"/>
                <w:szCs w:val="24"/>
              </w:rPr>
              <w:t xml:space="preserve"> tiếp theo</w:t>
            </w:r>
            <w:r w:rsidRPr="00B30CBB">
              <w:rPr>
                <w:sz w:val="24"/>
                <w:szCs w:val="24"/>
              </w:rPr>
              <w:t>)</w:t>
            </w:r>
          </w:p>
        </w:tc>
        <w:tc>
          <w:tcPr>
            <w:tcW w:w="274" w:type="pct"/>
            <w:gridSpan w:val="2"/>
            <w:vAlign w:val="center"/>
          </w:tcPr>
          <w:p w14:paraId="6220DC7E" w14:textId="45909C25" w:rsidR="001D4783" w:rsidRPr="00A034AD" w:rsidRDefault="001D4783" w:rsidP="008775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8" w:type="pct"/>
            <w:vAlign w:val="center"/>
          </w:tcPr>
          <w:p w14:paraId="21B7C8CF" w14:textId="2DBF532D" w:rsidR="001D4783" w:rsidRDefault="001D4783" w:rsidP="008775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858" w:type="pct"/>
            <w:vAlign w:val="center"/>
          </w:tcPr>
          <w:p w14:paraId="229F6A6B" w14:textId="74720D03" w:rsidR="001D4783" w:rsidRPr="008D1311" w:rsidRDefault="001D4783" w:rsidP="001D4783">
            <w:pPr>
              <w:jc w:val="center"/>
              <w:rPr>
                <w:b/>
                <w:sz w:val="24"/>
                <w:szCs w:val="24"/>
              </w:rPr>
            </w:pPr>
            <w:r w:rsidRPr="008D1311">
              <w:rPr>
                <w:b/>
                <w:sz w:val="24"/>
                <w:szCs w:val="24"/>
              </w:rPr>
              <w:t>Tuầ</w:t>
            </w:r>
            <w:r>
              <w:rPr>
                <w:b/>
                <w:sz w:val="24"/>
                <w:szCs w:val="24"/>
              </w:rPr>
              <w:t>n 28</w:t>
            </w:r>
          </w:p>
        </w:tc>
        <w:tc>
          <w:tcPr>
            <w:tcW w:w="1165" w:type="pct"/>
            <w:vAlign w:val="center"/>
          </w:tcPr>
          <w:p w14:paraId="58C24DB5" w14:textId="18120E3A" w:rsidR="001D4783" w:rsidRPr="00836B57" w:rsidRDefault="001D4783" w:rsidP="00B32530">
            <w:pPr>
              <w:rPr>
                <w:sz w:val="24"/>
                <w:szCs w:val="24"/>
              </w:rPr>
            </w:pPr>
            <w:r w:rsidRPr="00836B5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698" w:type="pct"/>
            <w:vAlign w:val="center"/>
          </w:tcPr>
          <w:p w14:paraId="312BF37E" w14:textId="07B885CA" w:rsidR="001D4783" w:rsidRDefault="001D4783" w:rsidP="007437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1D4783" w:rsidRPr="00B30CBB" w14:paraId="59211991" w14:textId="77777777" w:rsidTr="001D4783">
        <w:trPr>
          <w:trHeight w:val="554"/>
        </w:trPr>
        <w:tc>
          <w:tcPr>
            <w:tcW w:w="242" w:type="pct"/>
            <w:vAlign w:val="center"/>
          </w:tcPr>
          <w:p w14:paraId="5D5B3783" w14:textId="2427E4A3" w:rsidR="001D4783" w:rsidRPr="00B30CBB" w:rsidRDefault="001D4783" w:rsidP="008775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</w:t>
            </w:r>
          </w:p>
        </w:tc>
        <w:tc>
          <w:tcPr>
            <w:tcW w:w="1485" w:type="pct"/>
            <w:vAlign w:val="center"/>
          </w:tcPr>
          <w:p w14:paraId="0F6D827F" w14:textId="77777777" w:rsidR="001D4783" w:rsidRPr="00B30CBB" w:rsidRDefault="001D4783" w:rsidP="00877522">
            <w:pPr>
              <w:numPr>
                <w:ilvl w:val="0"/>
                <w:numId w:val="6"/>
              </w:numPr>
              <w:spacing w:line="0" w:lineRule="atLeast"/>
              <w:ind w:left="27" w:firstLine="1559"/>
              <w:jc w:val="center"/>
              <w:rPr>
                <w:sz w:val="24"/>
                <w:szCs w:val="24"/>
                <w:lang w:val="en-GB"/>
              </w:rPr>
            </w:pPr>
          </w:p>
          <w:p w14:paraId="7733F6CF" w14:textId="6716B3F1" w:rsidR="001D4783" w:rsidRPr="00B30CBB" w:rsidRDefault="001D4783" w:rsidP="00877522">
            <w:pPr>
              <w:spacing w:line="0" w:lineRule="atLeast"/>
              <w:jc w:val="center"/>
              <w:rPr>
                <w:sz w:val="24"/>
                <w:szCs w:val="24"/>
                <w:lang w:val="en-GB"/>
              </w:rPr>
            </w:pPr>
            <w:r w:rsidRPr="00B30CBB">
              <w:rPr>
                <w:sz w:val="24"/>
                <w:szCs w:val="24"/>
              </w:rPr>
              <w:t>Hai mặt phẳng vuông góc (Gồm §4)</w:t>
            </w:r>
          </w:p>
        </w:tc>
        <w:tc>
          <w:tcPr>
            <w:tcW w:w="274" w:type="pct"/>
            <w:gridSpan w:val="2"/>
            <w:vAlign w:val="center"/>
          </w:tcPr>
          <w:p w14:paraId="073A4DD7" w14:textId="77777777" w:rsidR="001D4783" w:rsidRPr="00A034AD" w:rsidRDefault="001D4783" w:rsidP="00877522">
            <w:pPr>
              <w:jc w:val="center"/>
              <w:rPr>
                <w:sz w:val="24"/>
                <w:szCs w:val="24"/>
              </w:rPr>
            </w:pPr>
            <w:r w:rsidRPr="00A034AD">
              <w:rPr>
                <w:sz w:val="24"/>
                <w:szCs w:val="24"/>
              </w:rPr>
              <w:t>4</w:t>
            </w:r>
          </w:p>
        </w:tc>
        <w:tc>
          <w:tcPr>
            <w:tcW w:w="278" w:type="pct"/>
            <w:vAlign w:val="center"/>
          </w:tcPr>
          <w:p w14:paraId="1F9057A4" w14:textId="191FB79C" w:rsidR="001D4783" w:rsidRPr="00A034AD" w:rsidRDefault="001D4783" w:rsidP="008775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39-42</w:t>
            </w:r>
          </w:p>
        </w:tc>
        <w:tc>
          <w:tcPr>
            <w:tcW w:w="858" w:type="pct"/>
            <w:vAlign w:val="center"/>
          </w:tcPr>
          <w:p w14:paraId="7F7EEC8A" w14:textId="25D2B0AD" w:rsidR="001D4783" w:rsidRPr="00B30CBB" w:rsidRDefault="001D4783" w:rsidP="00FB6FC5">
            <w:pPr>
              <w:jc w:val="center"/>
              <w:rPr>
                <w:b/>
                <w:color w:val="FF0000"/>
                <w:sz w:val="24"/>
                <w:szCs w:val="24"/>
                <w:lang w:val="vi-VN"/>
              </w:rPr>
            </w:pPr>
            <w:r w:rsidRPr="008D1311">
              <w:rPr>
                <w:b/>
                <w:sz w:val="24"/>
                <w:szCs w:val="24"/>
              </w:rPr>
              <w:t>Tuầ</w:t>
            </w:r>
            <w:r>
              <w:rPr>
                <w:b/>
                <w:sz w:val="24"/>
                <w:szCs w:val="24"/>
              </w:rPr>
              <w:t>n 29, 30, 31, 32</w:t>
            </w:r>
          </w:p>
        </w:tc>
        <w:tc>
          <w:tcPr>
            <w:tcW w:w="1165" w:type="pct"/>
            <w:vAlign w:val="center"/>
          </w:tcPr>
          <w:p w14:paraId="5A4C48B5" w14:textId="2B11460B" w:rsidR="001D4783" w:rsidRPr="00B30CBB" w:rsidRDefault="001D4783" w:rsidP="00B32530">
            <w:pPr>
              <w:rPr>
                <w:sz w:val="24"/>
                <w:szCs w:val="24"/>
              </w:rPr>
            </w:pPr>
            <w:r w:rsidRPr="00836B5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698" w:type="pct"/>
            <w:vAlign w:val="center"/>
          </w:tcPr>
          <w:p w14:paraId="3B8E3201" w14:textId="2DA82594" w:rsidR="001D4783" w:rsidRPr="00B30CBB" w:rsidRDefault="001D4783" w:rsidP="007437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1D4783" w:rsidRPr="00B30CBB" w14:paraId="536124D6" w14:textId="77777777" w:rsidTr="007437D0">
        <w:trPr>
          <w:trHeight w:val="367"/>
        </w:trPr>
        <w:tc>
          <w:tcPr>
            <w:tcW w:w="242" w:type="pct"/>
            <w:vMerge w:val="restart"/>
            <w:vAlign w:val="center"/>
          </w:tcPr>
          <w:p w14:paraId="65DEBB45" w14:textId="297AFD29" w:rsidR="001D4783" w:rsidRPr="00B30CBB" w:rsidRDefault="001D4783" w:rsidP="008775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1485" w:type="pct"/>
            <w:vMerge w:val="restart"/>
            <w:vAlign w:val="center"/>
          </w:tcPr>
          <w:p w14:paraId="2CC33FFA" w14:textId="77777777" w:rsidR="001D4783" w:rsidRPr="00B30CBB" w:rsidRDefault="001D4783" w:rsidP="008D1311">
            <w:pPr>
              <w:numPr>
                <w:ilvl w:val="0"/>
                <w:numId w:val="7"/>
              </w:numPr>
              <w:spacing w:line="0" w:lineRule="atLeast"/>
              <w:ind w:left="310" w:right="-672" w:firstLine="1291"/>
              <w:jc w:val="center"/>
              <w:rPr>
                <w:sz w:val="24"/>
                <w:szCs w:val="24"/>
              </w:rPr>
            </w:pPr>
          </w:p>
          <w:p w14:paraId="56B831EA" w14:textId="054EBD0A" w:rsidR="001D4783" w:rsidRPr="00765794" w:rsidRDefault="001D4783" w:rsidP="001D4783">
            <w:pPr>
              <w:tabs>
                <w:tab w:val="left" w:pos="1206"/>
              </w:tabs>
              <w:spacing w:line="0" w:lineRule="atLeast"/>
              <w:ind w:left="-115" w:firstLine="115"/>
              <w:jc w:val="center"/>
              <w:rPr>
                <w:sz w:val="24"/>
                <w:szCs w:val="24"/>
              </w:rPr>
            </w:pPr>
            <w:r w:rsidRPr="00B30CBB">
              <w:rPr>
                <w:sz w:val="24"/>
                <w:szCs w:val="24"/>
              </w:rPr>
              <w:t>Khoảng cách</w:t>
            </w:r>
            <w:r>
              <w:rPr>
                <w:sz w:val="24"/>
                <w:szCs w:val="24"/>
              </w:rPr>
              <w:t xml:space="preserve"> </w:t>
            </w:r>
            <w:r w:rsidRPr="00B30CBB">
              <w:rPr>
                <w:sz w:val="24"/>
                <w:szCs w:val="24"/>
              </w:rPr>
              <w:t>(Gồm §5)</w:t>
            </w:r>
          </w:p>
        </w:tc>
        <w:tc>
          <w:tcPr>
            <w:tcW w:w="274" w:type="pct"/>
            <w:gridSpan w:val="2"/>
            <w:vMerge w:val="restart"/>
            <w:vAlign w:val="center"/>
          </w:tcPr>
          <w:p w14:paraId="6AF467B4" w14:textId="77777777" w:rsidR="001D4783" w:rsidRPr="00A034AD" w:rsidRDefault="001D4783" w:rsidP="008775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78" w:type="pct"/>
            <w:vAlign w:val="center"/>
          </w:tcPr>
          <w:p w14:paraId="735FC508" w14:textId="64075B11" w:rsidR="001D4783" w:rsidRPr="00A034AD" w:rsidRDefault="001D4783" w:rsidP="008775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43-44</w:t>
            </w:r>
          </w:p>
        </w:tc>
        <w:tc>
          <w:tcPr>
            <w:tcW w:w="858" w:type="pct"/>
            <w:vAlign w:val="center"/>
          </w:tcPr>
          <w:p w14:paraId="3C16BABE" w14:textId="64890B24" w:rsidR="001D4783" w:rsidRPr="00B30CBB" w:rsidRDefault="001D4783" w:rsidP="00FB6FC5">
            <w:pPr>
              <w:jc w:val="center"/>
              <w:rPr>
                <w:b/>
                <w:color w:val="FF0000"/>
                <w:sz w:val="24"/>
                <w:szCs w:val="24"/>
                <w:lang w:val="vi-VN"/>
              </w:rPr>
            </w:pPr>
            <w:r w:rsidRPr="008D1311">
              <w:rPr>
                <w:b/>
                <w:sz w:val="24"/>
                <w:szCs w:val="24"/>
              </w:rPr>
              <w:t>Tuầ</w:t>
            </w:r>
            <w:r>
              <w:rPr>
                <w:b/>
                <w:sz w:val="24"/>
                <w:szCs w:val="24"/>
              </w:rPr>
              <w:t>n 33</w:t>
            </w:r>
          </w:p>
        </w:tc>
        <w:tc>
          <w:tcPr>
            <w:tcW w:w="1165" w:type="pct"/>
            <w:vAlign w:val="center"/>
          </w:tcPr>
          <w:p w14:paraId="57053E44" w14:textId="7B9F95A5" w:rsidR="001D4783" w:rsidRPr="00B30CBB" w:rsidRDefault="001D4783" w:rsidP="00B32530">
            <w:pPr>
              <w:rPr>
                <w:sz w:val="24"/>
                <w:szCs w:val="24"/>
              </w:rPr>
            </w:pPr>
            <w:r w:rsidRPr="00836B5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698" w:type="pct"/>
            <w:vAlign w:val="center"/>
          </w:tcPr>
          <w:p w14:paraId="7F329A94" w14:textId="04A705EE" w:rsidR="001D4783" w:rsidRPr="00B30CBB" w:rsidRDefault="001D4783" w:rsidP="007437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1D4783" w:rsidRPr="00B30CBB" w14:paraId="4E2BF1F7" w14:textId="77777777" w:rsidTr="007437D0">
        <w:trPr>
          <w:trHeight w:val="332"/>
        </w:trPr>
        <w:tc>
          <w:tcPr>
            <w:tcW w:w="242" w:type="pct"/>
            <w:vMerge/>
            <w:vAlign w:val="center"/>
          </w:tcPr>
          <w:p w14:paraId="26D9A2C7" w14:textId="77777777" w:rsidR="001D4783" w:rsidRDefault="001D4783" w:rsidP="0087752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85" w:type="pct"/>
            <w:vMerge/>
            <w:vAlign w:val="center"/>
          </w:tcPr>
          <w:p w14:paraId="06467E91" w14:textId="77777777" w:rsidR="001D4783" w:rsidRPr="00B30CBB" w:rsidRDefault="001D4783" w:rsidP="008D1311">
            <w:pPr>
              <w:numPr>
                <w:ilvl w:val="0"/>
                <w:numId w:val="7"/>
              </w:numPr>
              <w:spacing w:line="0" w:lineRule="atLeast"/>
              <w:ind w:left="310" w:right="-672" w:firstLine="1291"/>
              <w:jc w:val="center"/>
              <w:rPr>
                <w:sz w:val="24"/>
                <w:szCs w:val="24"/>
              </w:rPr>
            </w:pPr>
          </w:p>
        </w:tc>
        <w:tc>
          <w:tcPr>
            <w:tcW w:w="274" w:type="pct"/>
            <w:gridSpan w:val="2"/>
            <w:vMerge/>
            <w:vAlign w:val="center"/>
          </w:tcPr>
          <w:p w14:paraId="59724516" w14:textId="77777777" w:rsidR="001D4783" w:rsidRDefault="001D4783" w:rsidP="008775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0FD1309E" w14:textId="093D8AF7" w:rsidR="001D4783" w:rsidRDefault="001D4783" w:rsidP="0076579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858" w:type="pct"/>
            <w:vAlign w:val="center"/>
          </w:tcPr>
          <w:p w14:paraId="6742C5C8" w14:textId="795DFF4A" w:rsidR="001D4783" w:rsidRPr="008D1311" w:rsidRDefault="001D4783" w:rsidP="00FB6FC5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 w:rsidRPr="008D1311">
              <w:rPr>
                <w:b/>
                <w:sz w:val="24"/>
                <w:szCs w:val="24"/>
              </w:rPr>
              <w:t>Tuầ</w:t>
            </w:r>
            <w:r>
              <w:rPr>
                <w:b/>
                <w:sz w:val="24"/>
                <w:szCs w:val="24"/>
              </w:rPr>
              <w:t>n 34</w:t>
            </w:r>
          </w:p>
        </w:tc>
        <w:tc>
          <w:tcPr>
            <w:tcW w:w="1165" w:type="pct"/>
            <w:vAlign w:val="center"/>
          </w:tcPr>
          <w:p w14:paraId="07AA8631" w14:textId="7D917D1D" w:rsidR="001D4783" w:rsidRPr="00836B57" w:rsidRDefault="001D4783" w:rsidP="0076579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36B5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698" w:type="pct"/>
            <w:vAlign w:val="center"/>
          </w:tcPr>
          <w:p w14:paraId="33EAB4EF" w14:textId="5B81120E" w:rsidR="001D4783" w:rsidRPr="003217FA" w:rsidRDefault="001D4783" w:rsidP="007437D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1D4783" w:rsidRPr="00B30CBB" w14:paraId="25ED37FF" w14:textId="77777777" w:rsidTr="007437D0">
        <w:trPr>
          <w:trHeight w:val="186"/>
        </w:trPr>
        <w:tc>
          <w:tcPr>
            <w:tcW w:w="242" w:type="pct"/>
            <w:vMerge w:val="restart"/>
            <w:vAlign w:val="center"/>
          </w:tcPr>
          <w:p w14:paraId="50CF165C" w14:textId="6E4ECD5B" w:rsidR="001D4783" w:rsidRPr="00B30CBB" w:rsidRDefault="001D4783" w:rsidP="008775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</w:t>
            </w:r>
          </w:p>
        </w:tc>
        <w:tc>
          <w:tcPr>
            <w:tcW w:w="1485" w:type="pct"/>
            <w:vMerge w:val="restart"/>
            <w:vAlign w:val="center"/>
          </w:tcPr>
          <w:p w14:paraId="3399A17D" w14:textId="77777777" w:rsidR="001D4783" w:rsidRPr="00B30CBB" w:rsidRDefault="001D4783" w:rsidP="00877522">
            <w:pPr>
              <w:numPr>
                <w:ilvl w:val="0"/>
                <w:numId w:val="7"/>
              </w:numPr>
              <w:tabs>
                <w:tab w:val="left" w:pos="1206"/>
              </w:tabs>
              <w:spacing w:line="0" w:lineRule="atLeast"/>
              <w:ind w:left="0" w:firstLine="1276"/>
              <w:jc w:val="center"/>
              <w:rPr>
                <w:sz w:val="24"/>
                <w:szCs w:val="24"/>
              </w:rPr>
            </w:pPr>
          </w:p>
          <w:p w14:paraId="27D4F8A0" w14:textId="6B37935D" w:rsidR="001D4783" w:rsidRPr="00B30CBB" w:rsidRDefault="001D4783" w:rsidP="00ED72FC">
            <w:pPr>
              <w:jc w:val="center"/>
              <w:rPr>
                <w:sz w:val="24"/>
                <w:szCs w:val="24"/>
              </w:rPr>
            </w:pPr>
            <w:r w:rsidRPr="00B30CBB">
              <w:rPr>
                <w:iCs/>
                <w:sz w:val="24"/>
                <w:szCs w:val="24"/>
              </w:rPr>
              <w:t xml:space="preserve">ÔN TẬP </w:t>
            </w:r>
            <w:r>
              <w:rPr>
                <w:iCs/>
                <w:sz w:val="24"/>
                <w:szCs w:val="24"/>
              </w:rPr>
              <w:t>CHƯƠNG III</w:t>
            </w:r>
          </w:p>
        </w:tc>
        <w:tc>
          <w:tcPr>
            <w:tcW w:w="274" w:type="pct"/>
            <w:gridSpan w:val="2"/>
            <w:vMerge w:val="restart"/>
            <w:vAlign w:val="center"/>
          </w:tcPr>
          <w:p w14:paraId="64071E55" w14:textId="77777777" w:rsidR="001D4783" w:rsidRPr="00A034AD" w:rsidRDefault="001D4783" w:rsidP="00877522">
            <w:pPr>
              <w:jc w:val="center"/>
              <w:rPr>
                <w:sz w:val="24"/>
                <w:szCs w:val="24"/>
              </w:rPr>
            </w:pPr>
            <w:r w:rsidRPr="00A034AD">
              <w:rPr>
                <w:sz w:val="24"/>
                <w:szCs w:val="24"/>
              </w:rPr>
              <w:t>2</w:t>
            </w:r>
          </w:p>
        </w:tc>
        <w:tc>
          <w:tcPr>
            <w:tcW w:w="278" w:type="pct"/>
            <w:vAlign w:val="center"/>
          </w:tcPr>
          <w:p w14:paraId="3052DF27" w14:textId="0142B1CC" w:rsidR="001D4783" w:rsidRPr="00A034AD" w:rsidRDefault="001D4783" w:rsidP="0076579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858" w:type="pct"/>
            <w:vAlign w:val="center"/>
          </w:tcPr>
          <w:p w14:paraId="7647AA84" w14:textId="73EC5689" w:rsidR="001D4783" w:rsidRPr="00B30CBB" w:rsidRDefault="001D4783" w:rsidP="00FB6FC5">
            <w:pPr>
              <w:spacing w:before="100" w:beforeAutospacing="1" w:after="100" w:afterAutospacing="1"/>
              <w:jc w:val="center"/>
              <w:rPr>
                <w:b/>
                <w:color w:val="FF0000"/>
                <w:sz w:val="24"/>
                <w:szCs w:val="24"/>
                <w:lang w:val="vi-VN"/>
              </w:rPr>
            </w:pPr>
            <w:r w:rsidRPr="008D1311">
              <w:rPr>
                <w:b/>
                <w:sz w:val="24"/>
                <w:szCs w:val="24"/>
              </w:rPr>
              <w:t>Tuầ</w:t>
            </w:r>
            <w:r>
              <w:rPr>
                <w:b/>
                <w:sz w:val="24"/>
                <w:szCs w:val="24"/>
              </w:rPr>
              <w:t>n 34</w:t>
            </w:r>
          </w:p>
        </w:tc>
        <w:tc>
          <w:tcPr>
            <w:tcW w:w="1165" w:type="pct"/>
            <w:vAlign w:val="center"/>
          </w:tcPr>
          <w:p w14:paraId="36657181" w14:textId="40231A1C" w:rsidR="001D4783" w:rsidRPr="00B30CBB" w:rsidRDefault="001D4783" w:rsidP="0076579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36B5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698" w:type="pct"/>
            <w:vAlign w:val="center"/>
          </w:tcPr>
          <w:p w14:paraId="6CC03CE6" w14:textId="3A33AA5D" w:rsidR="001D4783" w:rsidRPr="00B30CBB" w:rsidRDefault="001D4783" w:rsidP="007437D0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1D4783" w:rsidRPr="00B30CBB" w14:paraId="10BBCEFB" w14:textId="77777777" w:rsidTr="007437D0">
        <w:trPr>
          <w:trHeight w:val="58"/>
        </w:trPr>
        <w:tc>
          <w:tcPr>
            <w:tcW w:w="242" w:type="pct"/>
            <w:vMerge/>
            <w:vAlign w:val="center"/>
          </w:tcPr>
          <w:p w14:paraId="348C1DE3" w14:textId="77777777" w:rsidR="001D4783" w:rsidRDefault="001D4783" w:rsidP="0087752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85" w:type="pct"/>
            <w:vMerge/>
            <w:vAlign w:val="center"/>
          </w:tcPr>
          <w:p w14:paraId="7E635FA8" w14:textId="77777777" w:rsidR="001D4783" w:rsidRPr="00B30CBB" w:rsidRDefault="001D4783" w:rsidP="00877522">
            <w:pPr>
              <w:numPr>
                <w:ilvl w:val="0"/>
                <w:numId w:val="7"/>
              </w:numPr>
              <w:tabs>
                <w:tab w:val="left" w:pos="1206"/>
              </w:tabs>
              <w:spacing w:line="0" w:lineRule="atLeast"/>
              <w:ind w:left="0" w:firstLine="1276"/>
              <w:jc w:val="center"/>
              <w:rPr>
                <w:sz w:val="24"/>
                <w:szCs w:val="24"/>
              </w:rPr>
            </w:pPr>
          </w:p>
        </w:tc>
        <w:tc>
          <w:tcPr>
            <w:tcW w:w="274" w:type="pct"/>
            <w:gridSpan w:val="2"/>
            <w:vMerge/>
            <w:vAlign w:val="center"/>
          </w:tcPr>
          <w:p w14:paraId="4559BA33" w14:textId="77777777" w:rsidR="001D4783" w:rsidRPr="00A034AD" w:rsidRDefault="001D4783" w:rsidP="008775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1E490E45" w14:textId="2C1B3916" w:rsidR="001D4783" w:rsidRDefault="001D4783" w:rsidP="0076579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858" w:type="pct"/>
            <w:vAlign w:val="center"/>
          </w:tcPr>
          <w:p w14:paraId="73B53B70" w14:textId="16FF7B18" w:rsidR="001D4783" w:rsidRPr="00B30CBB" w:rsidRDefault="001D4783" w:rsidP="00FB6FC5">
            <w:pPr>
              <w:spacing w:before="100" w:beforeAutospacing="1" w:after="100" w:afterAutospacing="1"/>
              <w:jc w:val="center"/>
              <w:rPr>
                <w:b/>
                <w:color w:val="FF0000"/>
                <w:sz w:val="24"/>
                <w:szCs w:val="24"/>
                <w:lang w:val="vi-VN"/>
              </w:rPr>
            </w:pPr>
            <w:r w:rsidRPr="008D1311">
              <w:rPr>
                <w:b/>
                <w:sz w:val="24"/>
                <w:szCs w:val="24"/>
              </w:rPr>
              <w:t>Tuầ</w:t>
            </w:r>
            <w:r>
              <w:rPr>
                <w:b/>
                <w:sz w:val="24"/>
                <w:szCs w:val="24"/>
              </w:rPr>
              <w:t>n 35</w:t>
            </w:r>
          </w:p>
        </w:tc>
        <w:tc>
          <w:tcPr>
            <w:tcW w:w="1165" w:type="pct"/>
            <w:vAlign w:val="center"/>
          </w:tcPr>
          <w:p w14:paraId="0AB637BE" w14:textId="69D1FA0A" w:rsidR="001D4783" w:rsidRPr="00836B57" w:rsidRDefault="001D4783" w:rsidP="0076579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36B5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698" w:type="pct"/>
            <w:vAlign w:val="center"/>
          </w:tcPr>
          <w:p w14:paraId="0B8537D6" w14:textId="182A9466" w:rsidR="001D4783" w:rsidRPr="003217FA" w:rsidRDefault="001D4783" w:rsidP="007437D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1D4783" w:rsidRPr="00B75362" w14:paraId="7CD2B0E3" w14:textId="77777777" w:rsidTr="00B75362">
        <w:trPr>
          <w:trHeight w:val="58"/>
        </w:trPr>
        <w:tc>
          <w:tcPr>
            <w:tcW w:w="242" w:type="pct"/>
            <w:shd w:val="clear" w:color="auto" w:fill="FFFF00"/>
            <w:vAlign w:val="center"/>
          </w:tcPr>
          <w:p w14:paraId="1177A69A" w14:textId="6029167D" w:rsidR="001D4783" w:rsidRPr="00B75362" w:rsidRDefault="001D4783" w:rsidP="00877522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B75362">
              <w:rPr>
                <w:b/>
                <w:color w:val="FF0000"/>
                <w:sz w:val="24"/>
                <w:szCs w:val="24"/>
              </w:rPr>
              <w:t>07</w:t>
            </w:r>
          </w:p>
        </w:tc>
        <w:tc>
          <w:tcPr>
            <w:tcW w:w="1485" w:type="pct"/>
            <w:shd w:val="clear" w:color="auto" w:fill="FFFF00"/>
            <w:vAlign w:val="center"/>
          </w:tcPr>
          <w:p w14:paraId="77A24BDE" w14:textId="3FED0357" w:rsidR="001D4783" w:rsidRPr="00B75362" w:rsidRDefault="001D4783" w:rsidP="001966AA">
            <w:pPr>
              <w:jc w:val="center"/>
              <w:rPr>
                <w:color w:val="FF0000"/>
                <w:sz w:val="24"/>
                <w:szCs w:val="24"/>
              </w:rPr>
            </w:pPr>
            <w:r w:rsidRPr="00B75362">
              <w:rPr>
                <w:b/>
                <w:iCs/>
                <w:color w:val="FF0000"/>
                <w:sz w:val="24"/>
                <w:szCs w:val="24"/>
              </w:rPr>
              <w:t>KIỂM TRA  CUỐI HỌC KỲ 2</w:t>
            </w:r>
          </w:p>
        </w:tc>
        <w:tc>
          <w:tcPr>
            <w:tcW w:w="274" w:type="pct"/>
            <w:gridSpan w:val="2"/>
            <w:shd w:val="clear" w:color="auto" w:fill="FFFF00"/>
            <w:vAlign w:val="center"/>
          </w:tcPr>
          <w:p w14:paraId="2EB80FCD" w14:textId="11DA805D" w:rsidR="001D4783" w:rsidRPr="00B75362" w:rsidRDefault="001D4783" w:rsidP="00877522">
            <w:pPr>
              <w:jc w:val="center"/>
              <w:rPr>
                <w:color w:val="FF0000"/>
                <w:sz w:val="24"/>
                <w:szCs w:val="24"/>
              </w:rPr>
            </w:pPr>
            <w:r w:rsidRPr="00B75362"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278" w:type="pct"/>
            <w:shd w:val="clear" w:color="auto" w:fill="FFFF00"/>
            <w:vAlign w:val="center"/>
          </w:tcPr>
          <w:p w14:paraId="5F5D7F60" w14:textId="68A53EEC" w:rsidR="001D4783" w:rsidRPr="00B75362" w:rsidRDefault="001D4783" w:rsidP="00765794">
            <w:pPr>
              <w:spacing w:before="100" w:beforeAutospacing="1" w:after="100" w:afterAutospacing="1"/>
              <w:jc w:val="center"/>
              <w:rPr>
                <w:color w:val="FF0000"/>
                <w:sz w:val="24"/>
                <w:szCs w:val="24"/>
              </w:rPr>
            </w:pPr>
            <w:r w:rsidRPr="00B75362">
              <w:rPr>
                <w:color w:val="FF0000"/>
                <w:sz w:val="24"/>
                <w:szCs w:val="24"/>
              </w:rPr>
              <w:t>48</w:t>
            </w:r>
          </w:p>
        </w:tc>
        <w:tc>
          <w:tcPr>
            <w:tcW w:w="858" w:type="pct"/>
            <w:shd w:val="clear" w:color="auto" w:fill="FFFF00"/>
            <w:vAlign w:val="center"/>
          </w:tcPr>
          <w:p w14:paraId="6643035D" w14:textId="41AB79DC" w:rsidR="001D4783" w:rsidRPr="00B75362" w:rsidRDefault="001D4783" w:rsidP="00FB6FC5">
            <w:pPr>
              <w:spacing w:before="100" w:beforeAutospacing="1" w:after="100" w:afterAutospacing="1"/>
              <w:jc w:val="center"/>
              <w:rPr>
                <w:b/>
                <w:color w:val="FF0000"/>
                <w:sz w:val="24"/>
                <w:szCs w:val="24"/>
                <w:lang w:val="vi-VN"/>
              </w:rPr>
            </w:pPr>
            <w:r w:rsidRPr="00B75362">
              <w:rPr>
                <w:b/>
                <w:color w:val="FF0000"/>
                <w:sz w:val="24"/>
                <w:szCs w:val="24"/>
              </w:rPr>
              <w:t>Tuần 35</w:t>
            </w:r>
          </w:p>
        </w:tc>
        <w:tc>
          <w:tcPr>
            <w:tcW w:w="1165" w:type="pct"/>
            <w:shd w:val="clear" w:color="auto" w:fill="FFFF00"/>
            <w:vAlign w:val="center"/>
          </w:tcPr>
          <w:p w14:paraId="33E4E319" w14:textId="508B0BE9" w:rsidR="001D4783" w:rsidRPr="00B75362" w:rsidRDefault="001D4783" w:rsidP="00765794">
            <w:pPr>
              <w:spacing w:before="100" w:beforeAutospacing="1" w:after="100" w:afterAutospacing="1"/>
              <w:rPr>
                <w:color w:val="FF0000"/>
                <w:sz w:val="24"/>
                <w:szCs w:val="24"/>
              </w:rPr>
            </w:pPr>
            <w:r w:rsidRPr="00B75362">
              <w:rPr>
                <w:color w:val="FF0000"/>
                <w:sz w:val="24"/>
                <w:szCs w:val="24"/>
              </w:rPr>
              <w:t>Máy chiếu, phiếu học tập, laptop</w:t>
            </w:r>
          </w:p>
        </w:tc>
        <w:tc>
          <w:tcPr>
            <w:tcW w:w="698" w:type="pct"/>
            <w:shd w:val="clear" w:color="auto" w:fill="FFFF00"/>
            <w:vAlign w:val="center"/>
          </w:tcPr>
          <w:p w14:paraId="6EE90787" w14:textId="6F4C3FC0" w:rsidR="001D4783" w:rsidRPr="00B75362" w:rsidRDefault="001D4783" w:rsidP="007437D0">
            <w:pPr>
              <w:spacing w:before="100" w:beforeAutospacing="1" w:after="100" w:afterAutospacing="1"/>
              <w:jc w:val="center"/>
              <w:rPr>
                <w:color w:val="FF0000"/>
                <w:sz w:val="24"/>
                <w:szCs w:val="24"/>
              </w:rPr>
            </w:pPr>
            <w:r w:rsidRPr="00B75362">
              <w:rPr>
                <w:color w:val="FF0000"/>
                <w:sz w:val="24"/>
                <w:szCs w:val="24"/>
              </w:rPr>
              <w:t>Phòng học</w:t>
            </w:r>
          </w:p>
        </w:tc>
      </w:tr>
    </w:tbl>
    <w:p w14:paraId="540742A5" w14:textId="38C4337F" w:rsidR="00A1547D" w:rsidRPr="003838BC" w:rsidRDefault="00A1547D" w:rsidP="00A1547D">
      <w:pPr>
        <w:ind w:firstLine="567"/>
        <w:jc w:val="both"/>
        <w:rPr>
          <w:b/>
          <w:bCs/>
        </w:rPr>
      </w:pPr>
      <w:r>
        <w:rPr>
          <w:b/>
          <w:bCs/>
        </w:rPr>
        <w:t>3. PHẦN TỰ CHỌ</w:t>
      </w:r>
      <w:r w:rsidR="001D4783">
        <w:rPr>
          <w:b/>
          <w:bCs/>
        </w:rPr>
        <w:t>N</w:t>
      </w:r>
    </w:p>
    <w:tbl>
      <w:tblPr>
        <w:tblW w:w="1511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815"/>
        <w:gridCol w:w="1020"/>
        <w:gridCol w:w="1829"/>
        <w:gridCol w:w="4051"/>
        <w:gridCol w:w="2550"/>
      </w:tblGrid>
      <w:tr w:rsidR="00A1547D" w:rsidRPr="0036399A" w14:paraId="51C85363" w14:textId="77777777" w:rsidTr="00A1547D">
        <w:tc>
          <w:tcPr>
            <w:tcW w:w="851" w:type="dxa"/>
          </w:tcPr>
          <w:p w14:paraId="359499C5" w14:textId="77777777" w:rsidR="00A1547D" w:rsidRPr="00B92F5B" w:rsidRDefault="00A1547D" w:rsidP="00A1547D">
            <w:pPr>
              <w:spacing w:before="0" w:after="0"/>
              <w:jc w:val="center"/>
              <w:rPr>
                <w:b/>
                <w:lang w:val="vi-VN"/>
              </w:rPr>
            </w:pPr>
            <w:r w:rsidRPr="00B92F5B">
              <w:rPr>
                <w:b/>
                <w:lang w:val="vi-VN"/>
              </w:rPr>
              <w:t>STT</w:t>
            </w:r>
          </w:p>
        </w:tc>
        <w:tc>
          <w:tcPr>
            <w:tcW w:w="4815" w:type="dxa"/>
          </w:tcPr>
          <w:p w14:paraId="20DBEEA3" w14:textId="77777777" w:rsidR="00A1547D" w:rsidRPr="0036399A" w:rsidRDefault="00A1547D" w:rsidP="00A1547D">
            <w:pPr>
              <w:spacing w:before="0" w:after="0"/>
              <w:jc w:val="center"/>
              <w:rPr>
                <w:lang w:val="vi-VN"/>
              </w:rPr>
            </w:pPr>
            <w:r w:rsidRPr="0036399A">
              <w:t>C</w:t>
            </w:r>
            <w:r w:rsidRPr="0036399A">
              <w:rPr>
                <w:lang w:val="vi-VN"/>
              </w:rPr>
              <w:t>huyên đề</w:t>
            </w:r>
          </w:p>
          <w:p w14:paraId="305EB56A" w14:textId="77777777" w:rsidR="00A1547D" w:rsidRPr="0036399A" w:rsidRDefault="00A1547D" w:rsidP="00A1547D">
            <w:pPr>
              <w:spacing w:before="0" w:after="0"/>
              <w:jc w:val="center"/>
              <w:rPr>
                <w:lang w:val="vi-VN"/>
              </w:rPr>
            </w:pPr>
            <w:r w:rsidRPr="0036399A">
              <w:rPr>
                <w:lang w:val="vi-VN"/>
              </w:rPr>
              <w:t>(1)</w:t>
            </w:r>
          </w:p>
        </w:tc>
        <w:tc>
          <w:tcPr>
            <w:tcW w:w="1020" w:type="dxa"/>
          </w:tcPr>
          <w:p w14:paraId="3C6260F3" w14:textId="77777777" w:rsidR="00A1547D" w:rsidRPr="0036399A" w:rsidRDefault="00A1547D" w:rsidP="00A1547D">
            <w:pPr>
              <w:spacing w:before="0" w:after="0"/>
              <w:jc w:val="center"/>
              <w:rPr>
                <w:lang w:val="vi-VN"/>
              </w:rPr>
            </w:pPr>
            <w:r w:rsidRPr="0036399A">
              <w:rPr>
                <w:lang w:val="vi-VN"/>
              </w:rPr>
              <w:t>Số tiết</w:t>
            </w:r>
          </w:p>
          <w:p w14:paraId="252E2205" w14:textId="77777777" w:rsidR="00A1547D" w:rsidRPr="0036399A" w:rsidRDefault="00A1547D" w:rsidP="00A1547D">
            <w:pPr>
              <w:spacing w:before="0" w:after="0"/>
              <w:jc w:val="center"/>
              <w:rPr>
                <w:lang w:val="vi-VN"/>
              </w:rPr>
            </w:pPr>
            <w:r w:rsidRPr="0036399A">
              <w:rPr>
                <w:lang w:val="vi-VN"/>
              </w:rPr>
              <w:t>(2)</w:t>
            </w:r>
          </w:p>
        </w:tc>
        <w:tc>
          <w:tcPr>
            <w:tcW w:w="1829" w:type="dxa"/>
          </w:tcPr>
          <w:p w14:paraId="75DBE830" w14:textId="77777777" w:rsidR="00A1547D" w:rsidRPr="0036399A" w:rsidRDefault="00A1547D" w:rsidP="00A1547D">
            <w:pPr>
              <w:spacing w:before="0" w:after="0"/>
              <w:jc w:val="center"/>
              <w:rPr>
                <w:lang w:val="vi-VN"/>
              </w:rPr>
            </w:pPr>
            <w:r w:rsidRPr="0036399A">
              <w:rPr>
                <w:lang w:val="vi-VN"/>
              </w:rPr>
              <w:t>Thời điểm</w:t>
            </w:r>
          </w:p>
          <w:p w14:paraId="1067797E" w14:textId="77777777" w:rsidR="00A1547D" w:rsidRPr="0036399A" w:rsidRDefault="00A1547D" w:rsidP="00A1547D">
            <w:pPr>
              <w:spacing w:before="0" w:after="0"/>
              <w:jc w:val="center"/>
              <w:rPr>
                <w:lang w:val="vi-VN"/>
              </w:rPr>
            </w:pPr>
            <w:r w:rsidRPr="0036399A">
              <w:rPr>
                <w:lang w:val="vi-VN"/>
              </w:rPr>
              <w:t>(3)</w:t>
            </w:r>
          </w:p>
        </w:tc>
        <w:tc>
          <w:tcPr>
            <w:tcW w:w="4051" w:type="dxa"/>
          </w:tcPr>
          <w:p w14:paraId="6CAC9A95" w14:textId="77777777" w:rsidR="00A1547D" w:rsidRPr="0036399A" w:rsidRDefault="00A1547D" w:rsidP="00A1547D">
            <w:pPr>
              <w:spacing w:before="0" w:after="0"/>
              <w:jc w:val="center"/>
              <w:rPr>
                <w:lang w:val="vi-VN"/>
              </w:rPr>
            </w:pPr>
            <w:r w:rsidRPr="0036399A">
              <w:rPr>
                <w:lang w:val="vi-VN"/>
              </w:rPr>
              <w:t>Thiết bị dạy học</w:t>
            </w:r>
          </w:p>
          <w:p w14:paraId="34B32EBB" w14:textId="77777777" w:rsidR="00A1547D" w:rsidRPr="0036399A" w:rsidRDefault="00A1547D" w:rsidP="00A1547D">
            <w:pPr>
              <w:spacing w:before="0" w:after="0"/>
              <w:jc w:val="center"/>
              <w:rPr>
                <w:lang w:val="vi-VN"/>
              </w:rPr>
            </w:pPr>
            <w:r w:rsidRPr="0036399A">
              <w:rPr>
                <w:lang w:val="vi-VN"/>
              </w:rPr>
              <w:t>(4)</w:t>
            </w:r>
          </w:p>
        </w:tc>
        <w:tc>
          <w:tcPr>
            <w:tcW w:w="2550" w:type="dxa"/>
          </w:tcPr>
          <w:p w14:paraId="5914854A" w14:textId="77777777" w:rsidR="00A1547D" w:rsidRPr="0036399A" w:rsidRDefault="00A1547D" w:rsidP="00A1547D">
            <w:pPr>
              <w:spacing w:before="0" w:after="0"/>
              <w:jc w:val="center"/>
              <w:rPr>
                <w:lang w:val="vi-VN"/>
              </w:rPr>
            </w:pPr>
            <w:r w:rsidRPr="0036399A">
              <w:rPr>
                <w:lang w:val="vi-VN"/>
              </w:rPr>
              <w:t>Địa điểm dạy học</w:t>
            </w:r>
          </w:p>
          <w:p w14:paraId="034A3B0F" w14:textId="77777777" w:rsidR="00A1547D" w:rsidRPr="0036399A" w:rsidRDefault="00A1547D" w:rsidP="00A1547D">
            <w:pPr>
              <w:spacing w:before="0" w:after="0"/>
              <w:jc w:val="center"/>
              <w:rPr>
                <w:lang w:val="vi-VN"/>
              </w:rPr>
            </w:pPr>
            <w:r w:rsidRPr="0036399A">
              <w:rPr>
                <w:lang w:val="vi-VN"/>
              </w:rPr>
              <w:t>(5)</w:t>
            </w:r>
          </w:p>
        </w:tc>
      </w:tr>
      <w:tr w:rsidR="007437D0" w:rsidRPr="0036399A" w14:paraId="5A45488F" w14:textId="77777777" w:rsidTr="007437D0">
        <w:tc>
          <w:tcPr>
            <w:tcW w:w="851" w:type="dxa"/>
          </w:tcPr>
          <w:p w14:paraId="518CFE30" w14:textId="77777777" w:rsidR="007437D0" w:rsidRPr="00B92F5B" w:rsidRDefault="007437D0" w:rsidP="00A1547D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B92F5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15" w:type="dxa"/>
            <w:vAlign w:val="center"/>
          </w:tcPr>
          <w:p w14:paraId="29006309" w14:textId="77777777" w:rsidR="007437D0" w:rsidRPr="00A14EEF" w:rsidRDefault="007437D0" w:rsidP="00A1547D">
            <w:pPr>
              <w:spacing w:before="0" w:after="0"/>
              <w:rPr>
                <w:sz w:val="24"/>
                <w:szCs w:val="24"/>
                <w:lang w:val="pt-BR"/>
              </w:rPr>
            </w:pPr>
            <w:r w:rsidRPr="00A14EEF">
              <w:rPr>
                <w:sz w:val="24"/>
                <w:szCs w:val="24"/>
                <w:lang w:val="pt-BR"/>
              </w:rPr>
              <w:t>Bài tập phép tịnh tiến</w:t>
            </w:r>
          </w:p>
        </w:tc>
        <w:tc>
          <w:tcPr>
            <w:tcW w:w="1020" w:type="dxa"/>
          </w:tcPr>
          <w:p w14:paraId="0EE423D1" w14:textId="77777777" w:rsidR="007437D0" w:rsidRPr="00C27A95" w:rsidRDefault="007437D0" w:rsidP="00A1547D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829" w:type="dxa"/>
          </w:tcPr>
          <w:p w14:paraId="613ED0B5" w14:textId="77777777" w:rsidR="007437D0" w:rsidRPr="000D30F6" w:rsidRDefault="007437D0" w:rsidP="00A1547D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 w:rsidRPr="000D30F6">
              <w:rPr>
                <w:sz w:val="24"/>
                <w:szCs w:val="24"/>
              </w:rPr>
              <w:t>Tuần 1</w:t>
            </w:r>
          </w:p>
        </w:tc>
        <w:tc>
          <w:tcPr>
            <w:tcW w:w="4051" w:type="dxa"/>
          </w:tcPr>
          <w:p w14:paraId="41D98A0B" w14:textId="77777777" w:rsidR="007437D0" w:rsidRPr="00A14EEF" w:rsidRDefault="007437D0" w:rsidP="00A1547D">
            <w:pPr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2550" w:type="dxa"/>
            <w:vAlign w:val="center"/>
          </w:tcPr>
          <w:p w14:paraId="51919D1D" w14:textId="550A83B6" w:rsidR="007437D0" w:rsidRPr="000D30F6" w:rsidRDefault="007437D0" w:rsidP="007437D0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7437D0" w:rsidRPr="0036399A" w14:paraId="49B78EBF" w14:textId="77777777" w:rsidTr="007437D0">
        <w:tc>
          <w:tcPr>
            <w:tcW w:w="851" w:type="dxa"/>
          </w:tcPr>
          <w:p w14:paraId="2EFD8CC9" w14:textId="77777777" w:rsidR="007437D0" w:rsidRPr="00B92F5B" w:rsidRDefault="007437D0" w:rsidP="00A1547D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B92F5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815" w:type="dxa"/>
            <w:vAlign w:val="center"/>
          </w:tcPr>
          <w:p w14:paraId="500ED801" w14:textId="77777777" w:rsidR="007437D0" w:rsidRPr="00A14EEF" w:rsidRDefault="007437D0" w:rsidP="00A1547D">
            <w:pPr>
              <w:spacing w:before="0" w:after="0"/>
              <w:rPr>
                <w:sz w:val="24"/>
                <w:szCs w:val="24"/>
              </w:rPr>
            </w:pPr>
            <w:r w:rsidRPr="00A14EEF">
              <w:rPr>
                <w:sz w:val="24"/>
                <w:szCs w:val="24"/>
              </w:rPr>
              <w:t>Bài tập hàm số lượng giác</w:t>
            </w:r>
          </w:p>
        </w:tc>
        <w:tc>
          <w:tcPr>
            <w:tcW w:w="1020" w:type="dxa"/>
          </w:tcPr>
          <w:p w14:paraId="64818829" w14:textId="77777777" w:rsidR="007437D0" w:rsidRPr="00C27A95" w:rsidRDefault="007437D0" w:rsidP="00A1547D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829" w:type="dxa"/>
          </w:tcPr>
          <w:p w14:paraId="58517904" w14:textId="77777777" w:rsidR="007437D0" w:rsidRPr="000D30F6" w:rsidRDefault="007437D0" w:rsidP="00A1547D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 w:rsidRPr="000D30F6">
              <w:rPr>
                <w:sz w:val="24"/>
                <w:szCs w:val="24"/>
              </w:rPr>
              <w:t>Tuần 2</w:t>
            </w:r>
          </w:p>
        </w:tc>
        <w:tc>
          <w:tcPr>
            <w:tcW w:w="4051" w:type="dxa"/>
          </w:tcPr>
          <w:p w14:paraId="489C6C6A" w14:textId="77777777" w:rsidR="007437D0" w:rsidRPr="00A14EEF" w:rsidRDefault="007437D0" w:rsidP="00A1547D">
            <w:pPr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2550" w:type="dxa"/>
            <w:vAlign w:val="center"/>
          </w:tcPr>
          <w:p w14:paraId="33F7EFCE" w14:textId="3492ACF1" w:rsidR="007437D0" w:rsidRPr="000D30F6" w:rsidRDefault="007437D0" w:rsidP="007437D0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7437D0" w:rsidRPr="0036399A" w14:paraId="0CAE718B" w14:textId="77777777" w:rsidTr="007437D0">
        <w:tc>
          <w:tcPr>
            <w:tcW w:w="851" w:type="dxa"/>
          </w:tcPr>
          <w:p w14:paraId="21EC1838" w14:textId="77777777" w:rsidR="007437D0" w:rsidRPr="00B92F5B" w:rsidRDefault="007437D0" w:rsidP="00A1547D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B92F5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815" w:type="dxa"/>
            <w:vAlign w:val="center"/>
          </w:tcPr>
          <w:p w14:paraId="7969E638" w14:textId="77777777" w:rsidR="007437D0" w:rsidRPr="00A14EEF" w:rsidRDefault="007437D0" w:rsidP="00A1547D">
            <w:pPr>
              <w:spacing w:before="0" w:after="0"/>
              <w:rPr>
                <w:sz w:val="24"/>
                <w:szCs w:val="24"/>
              </w:rPr>
            </w:pPr>
            <w:r w:rsidRPr="00A14EEF">
              <w:rPr>
                <w:sz w:val="24"/>
                <w:szCs w:val="24"/>
              </w:rPr>
              <w:t>Bài tập phương trình lượng giác cơ bản</w:t>
            </w:r>
          </w:p>
        </w:tc>
        <w:tc>
          <w:tcPr>
            <w:tcW w:w="1020" w:type="dxa"/>
          </w:tcPr>
          <w:p w14:paraId="6EB1F64A" w14:textId="77777777" w:rsidR="007437D0" w:rsidRPr="00C27A95" w:rsidRDefault="007437D0" w:rsidP="00A1547D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829" w:type="dxa"/>
          </w:tcPr>
          <w:p w14:paraId="3C427024" w14:textId="77777777" w:rsidR="007437D0" w:rsidRPr="000D30F6" w:rsidRDefault="007437D0" w:rsidP="00A1547D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 w:rsidRPr="000D30F6">
              <w:rPr>
                <w:sz w:val="24"/>
                <w:szCs w:val="24"/>
              </w:rPr>
              <w:t>Tuần 3</w:t>
            </w:r>
          </w:p>
        </w:tc>
        <w:tc>
          <w:tcPr>
            <w:tcW w:w="4051" w:type="dxa"/>
          </w:tcPr>
          <w:p w14:paraId="5BD4E746" w14:textId="77777777" w:rsidR="007437D0" w:rsidRPr="00A14EEF" w:rsidRDefault="007437D0" w:rsidP="00A1547D">
            <w:pPr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2550" w:type="dxa"/>
            <w:vAlign w:val="center"/>
          </w:tcPr>
          <w:p w14:paraId="11B94C3D" w14:textId="22788EBD" w:rsidR="007437D0" w:rsidRPr="000D30F6" w:rsidRDefault="007437D0" w:rsidP="007437D0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7437D0" w:rsidRPr="0036399A" w14:paraId="5F0156B1" w14:textId="77777777" w:rsidTr="007437D0">
        <w:tc>
          <w:tcPr>
            <w:tcW w:w="851" w:type="dxa"/>
          </w:tcPr>
          <w:p w14:paraId="1B468983" w14:textId="77777777" w:rsidR="007437D0" w:rsidRPr="00B92F5B" w:rsidRDefault="007437D0" w:rsidP="00A1547D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B92F5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815" w:type="dxa"/>
            <w:vAlign w:val="center"/>
          </w:tcPr>
          <w:p w14:paraId="7C1619EA" w14:textId="77777777" w:rsidR="007437D0" w:rsidRPr="00A14EEF" w:rsidRDefault="007437D0" w:rsidP="00A1547D">
            <w:pPr>
              <w:spacing w:before="0" w:after="0"/>
              <w:rPr>
                <w:sz w:val="24"/>
                <w:szCs w:val="24"/>
              </w:rPr>
            </w:pPr>
            <w:r w:rsidRPr="00A14EEF">
              <w:rPr>
                <w:sz w:val="24"/>
                <w:szCs w:val="24"/>
              </w:rPr>
              <w:t>Bài tập phương trình Lượng giác thường gặp</w:t>
            </w:r>
          </w:p>
        </w:tc>
        <w:tc>
          <w:tcPr>
            <w:tcW w:w="1020" w:type="dxa"/>
          </w:tcPr>
          <w:p w14:paraId="76ED101A" w14:textId="77777777" w:rsidR="007437D0" w:rsidRPr="00045C08" w:rsidRDefault="007437D0" w:rsidP="00A1547D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829" w:type="dxa"/>
          </w:tcPr>
          <w:p w14:paraId="7F8FBD70" w14:textId="77777777" w:rsidR="007437D0" w:rsidRPr="000D30F6" w:rsidRDefault="007437D0" w:rsidP="00A1547D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Tuần </w:t>
            </w:r>
            <w:r w:rsidRPr="000D30F6">
              <w:rPr>
                <w:sz w:val="24"/>
                <w:szCs w:val="24"/>
              </w:rPr>
              <w:t>4</w:t>
            </w:r>
          </w:p>
        </w:tc>
        <w:tc>
          <w:tcPr>
            <w:tcW w:w="4051" w:type="dxa"/>
          </w:tcPr>
          <w:p w14:paraId="4863659A" w14:textId="77777777" w:rsidR="007437D0" w:rsidRPr="00A14EEF" w:rsidRDefault="007437D0" w:rsidP="00A1547D">
            <w:pPr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2550" w:type="dxa"/>
            <w:vAlign w:val="center"/>
          </w:tcPr>
          <w:p w14:paraId="283D9EC9" w14:textId="15772414" w:rsidR="007437D0" w:rsidRPr="000D30F6" w:rsidRDefault="007437D0" w:rsidP="007437D0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7437D0" w:rsidRPr="0036399A" w14:paraId="45A638D6" w14:textId="77777777" w:rsidTr="007437D0">
        <w:tc>
          <w:tcPr>
            <w:tcW w:w="851" w:type="dxa"/>
          </w:tcPr>
          <w:p w14:paraId="51679DB1" w14:textId="77777777" w:rsidR="007437D0" w:rsidRPr="00B92F5B" w:rsidRDefault="007437D0" w:rsidP="00A1547D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B92F5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815" w:type="dxa"/>
            <w:vAlign w:val="center"/>
          </w:tcPr>
          <w:p w14:paraId="0F195D87" w14:textId="77777777" w:rsidR="007437D0" w:rsidRPr="00A14EEF" w:rsidRDefault="007437D0" w:rsidP="00A1547D">
            <w:pPr>
              <w:spacing w:before="0" w:after="0"/>
              <w:rPr>
                <w:sz w:val="24"/>
                <w:szCs w:val="24"/>
              </w:rPr>
            </w:pPr>
            <w:r w:rsidRPr="00A14EEF">
              <w:rPr>
                <w:sz w:val="24"/>
                <w:szCs w:val="24"/>
              </w:rPr>
              <w:t>Ôn tập Chương I (Đại số)</w:t>
            </w:r>
          </w:p>
        </w:tc>
        <w:tc>
          <w:tcPr>
            <w:tcW w:w="1020" w:type="dxa"/>
          </w:tcPr>
          <w:p w14:paraId="5B25CFCB" w14:textId="77777777" w:rsidR="007437D0" w:rsidRPr="00045C08" w:rsidRDefault="007437D0" w:rsidP="00A1547D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829" w:type="dxa"/>
          </w:tcPr>
          <w:p w14:paraId="54A19116" w14:textId="77777777" w:rsidR="007437D0" w:rsidRPr="000D30F6" w:rsidRDefault="007437D0" w:rsidP="00A1547D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Tuần 5</w:t>
            </w:r>
          </w:p>
        </w:tc>
        <w:tc>
          <w:tcPr>
            <w:tcW w:w="4051" w:type="dxa"/>
          </w:tcPr>
          <w:p w14:paraId="5547D9E0" w14:textId="77777777" w:rsidR="007437D0" w:rsidRPr="00A14EEF" w:rsidRDefault="007437D0" w:rsidP="00A1547D">
            <w:pPr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2550" w:type="dxa"/>
            <w:vAlign w:val="center"/>
          </w:tcPr>
          <w:p w14:paraId="407E3AE5" w14:textId="6F378667" w:rsidR="007437D0" w:rsidRPr="000D30F6" w:rsidRDefault="007437D0" w:rsidP="007437D0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7437D0" w:rsidRPr="0036399A" w14:paraId="3DFAD35E" w14:textId="77777777" w:rsidTr="007437D0">
        <w:tc>
          <w:tcPr>
            <w:tcW w:w="851" w:type="dxa"/>
          </w:tcPr>
          <w:p w14:paraId="14DF34D3" w14:textId="77777777" w:rsidR="007437D0" w:rsidRPr="00B92F5B" w:rsidRDefault="007437D0" w:rsidP="00A1547D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B92F5B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815" w:type="dxa"/>
            <w:vAlign w:val="center"/>
          </w:tcPr>
          <w:p w14:paraId="51FA3647" w14:textId="77777777" w:rsidR="007437D0" w:rsidRPr="00A14EEF" w:rsidRDefault="007437D0" w:rsidP="00A1547D">
            <w:pPr>
              <w:spacing w:before="0" w:after="0"/>
              <w:rPr>
                <w:sz w:val="24"/>
                <w:szCs w:val="24"/>
                <w:lang w:val="fr-FR"/>
              </w:rPr>
            </w:pPr>
            <w:r w:rsidRPr="00A14EEF">
              <w:rPr>
                <w:sz w:val="24"/>
                <w:szCs w:val="24"/>
                <w:lang w:val="fr-FR"/>
              </w:rPr>
              <w:t>Bài tập Qui tắc đếm</w:t>
            </w:r>
          </w:p>
        </w:tc>
        <w:tc>
          <w:tcPr>
            <w:tcW w:w="1020" w:type="dxa"/>
          </w:tcPr>
          <w:p w14:paraId="07012168" w14:textId="77777777" w:rsidR="007437D0" w:rsidRPr="00045C08" w:rsidRDefault="007437D0" w:rsidP="00A1547D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829" w:type="dxa"/>
          </w:tcPr>
          <w:p w14:paraId="516B3D91" w14:textId="77777777" w:rsidR="007437D0" w:rsidRPr="000D30F6" w:rsidRDefault="007437D0" w:rsidP="00A1547D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Tuần 6</w:t>
            </w:r>
          </w:p>
        </w:tc>
        <w:tc>
          <w:tcPr>
            <w:tcW w:w="4051" w:type="dxa"/>
          </w:tcPr>
          <w:p w14:paraId="1A25B2A7" w14:textId="77777777" w:rsidR="007437D0" w:rsidRPr="00A14EEF" w:rsidRDefault="007437D0" w:rsidP="00A1547D">
            <w:pPr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2550" w:type="dxa"/>
            <w:vAlign w:val="center"/>
          </w:tcPr>
          <w:p w14:paraId="33437561" w14:textId="73E157E4" w:rsidR="007437D0" w:rsidRPr="000D30F6" w:rsidRDefault="007437D0" w:rsidP="007437D0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7437D0" w:rsidRPr="0036399A" w14:paraId="373F6D32" w14:textId="77777777" w:rsidTr="007437D0">
        <w:tc>
          <w:tcPr>
            <w:tcW w:w="851" w:type="dxa"/>
          </w:tcPr>
          <w:p w14:paraId="5A8BA1C7" w14:textId="77777777" w:rsidR="007437D0" w:rsidRPr="00B92F5B" w:rsidRDefault="007437D0" w:rsidP="00A1547D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B92F5B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815" w:type="dxa"/>
            <w:vAlign w:val="center"/>
          </w:tcPr>
          <w:p w14:paraId="39CA26F6" w14:textId="77777777" w:rsidR="007437D0" w:rsidRPr="00A14EEF" w:rsidRDefault="007437D0" w:rsidP="00A1547D">
            <w:pPr>
              <w:spacing w:before="0" w:after="0"/>
              <w:rPr>
                <w:sz w:val="24"/>
                <w:szCs w:val="24"/>
              </w:rPr>
            </w:pPr>
            <w:r w:rsidRPr="00A14EEF">
              <w:rPr>
                <w:sz w:val="24"/>
                <w:szCs w:val="24"/>
              </w:rPr>
              <w:t>Bài tập hoán vị, chỉnh hợp, tổ hợp</w:t>
            </w:r>
          </w:p>
        </w:tc>
        <w:tc>
          <w:tcPr>
            <w:tcW w:w="1020" w:type="dxa"/>
          </w:tcPr>
          <w:p w14:paraId="1B4572C7" w14:textId="77777777" w:rsidR="007437D0" w:rsidRPr="00045C08" w:rsidRDefault="007437D0" w:rsidP="00A1547D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829" w:type="dxa"/>
          </w:tcPr>
          <w:p w14:paraId="5250F3BD" w14:textId="77777777" w:rsidR="007437D0" w:rsidRPr="000D30F6" w:rsidRDefault="007437D0" w:rsidP="00A1547D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Tuần 7</w:t>
            </w:r>
          </w:p>
        </w:tc>
        <w:tc>
          <w:tcPr>
            <w:tcW w:w="4051" w:type="dxa"/>
          </w:tcPr>
          <w:p w14:paraId="06A38363" w14:textId="77777777" w:rsidR="007437D0" w:rsidRPr="00A14EEF" w:rsidRDefault="007437D0" w:rsidP="00A1547D">
            <w:pPr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2550" w:type="dxa"/>
            <w:vAlign w:val="center"/>
          </w:tcPr>
          <w:p w14:paraId="49F42BC1" w14:textId="3B1D30B6" w:rsidR="007437D0" w:rsidRPr="000D30F6" w:rsidRDefault="007437D0" w:rsidP="007437D0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7437D0" w:rsidRPr="0036399A" w14:paraId="42C04B26" w14:textId="77777777" w:rsidTr="007437D0">
        <w:tc>
          <w:tcPr>
            <w:tcW w:w="851" w:type="dxa"/>
          </w:tcPr>
          <w:p w14:paraId="174CE817" w14:textId="77777777" w:rsidR="007437D0" w:rsidRPr="00B92F5B" w:rsidRDefault="007437D0" w:rsidP="00A1547D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B92F5B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815" w:type="dxa"/>
            <w:vAlign w:val="center"/>
          </w:tcPr>
          <w:p w14:paraId="7C70746C" w14:textId="77777777" w:rsidR="007437D0" w:rsidRPr="00A14EEF" w:rsidRDefault="007437D0" w:rsidP="00A1547D">
            <w:pPr>
              <w:spacing w:before="0" w:after="0"/>
              <w:rPr>
                <w:sz w:val="24"/>
                <w:szCs w:val="24"/>
              </w:rPr>
            </w:pPr>
            <w:r w:rsidRPr="00A14EEF">
              <w:rPr>
                <w:sz w:val="24"/>
                <w:szCs w:val="24"/>
              </w:rPr>
              <w:t>Bài tập nhị thức Niutơn</w:t>
            </w:r>
          </w:p>
        </w:tc>
        <w:tc>
          <w:tcPr>
            <w:tcW w:w="1020" w:type="dxa"/>
          </w:tcPr>
          <w:p w14:paraId="012F4AAD" w14:textId="77777777" w:rsidR="007437D0" w:rsidRPr="00045C08" w:rsidRDefault="007437D0" w:rsidP="00A1547D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829" w:type="dxa"/>
          </w:tcPr>
          <w:p w14:paraId="0E50707E" w14:textId="77777777" w:rsidR="007437D0" w:rsidRPr="00602F95" w:rsidRDefault="007437D0" w:rsidP="00A1547D">
            <w:pPr>
              <w:spacing w:before="0" w:after="0"/>
              <w:jc w:val="center"/>
              <w:rPr>
                <w:sz w:val="24"/>
                <w:szCs w:val="24"/>
                <w:highlight w:val="yellow"/>
                <w:lang w:val="vi-VN"/>
              </w:rPr>
            </w:pPr>
            <w:r w:rsidRPr="00461E73">
              <w:rPr>
                <w:sz w:val="24"/>
                <w:szCs w:val="24"/>
              </w:rPr>
              <w:t>Tuần 8</w:t>
            </w:r>
          </w:p>
        </w:tc>
        <w:tc>
          <w:tcPr>
            <w:tcW w:w="4051" w:type="dxa"/>
          </w:tcPr>
          <w:p w14:paraId="3EF85A9B" w14:textId="77777777" w:rsidR="007437D0" w:rsidRPr="00A14EEF" w:rsidRDefault="007437D0" w:rsidP="00A1547D">
            <w:pPr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2550" w:type="dxa"/>
            <w:vAlign w:val="center"/>
          </w:tcPr>
          <w:p w14:paraId="58B8C090" w14:textId="33D35A83" w:rsidR="007437D0" w:rsidRPr="000D30F6" w:rsidRDefault="007437D0" w:rsidP="007437D0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B75362" w:rsidRPr="00B75362" w14:paraId="6D2748B7" w14:textId="77777777" w:rsidTr="00B75362">
        <w:tc>
          <w:tcPr>
            <w:tcW w:w="851" w:type="dxa"/>
            <w:shd w:val="clear" w:color="auto" w:fill="FFFF00"/>
          </w:tcPr>
          <w:p w14:paraId="660FCDCA" w14:textId="77777777" w:rsidR="007437D0" w:rsidRPr="00B75362" w:rsidRDefault="007437D0" w:rsidP="00A1547D">
            <w:pPr>
              <w:spacing w:before="0" w:after="0"/>
              <w:jc w:val="center"/>
              <w:rPr>
                <w:b/>
                <w:color w:val="FF0000"/>
                <w:sz w:val="24"/>
                <w:szCs w:val="24"/>
              </w:rPr>
            </w:pPr>
            <w:r w:rsidRPr="00B75362">
              <w:rPr>
                <w:b/>
                <w:color w:val="FF0000"/>
                <w:sz w:val="24"/>
                <w:szCs w:val="24"/>
              </w:rPr>
              <w:t>9</w:t>
            </w:r>
          </w:p>
        </w:tc>
        <w:tc>
          <w:tcPr>
            <w:tcW w:w="4815" w:type="dxa"/>
            <w:shd w:val="clear" w:color="auto" w:fill="FFFF00"/>
            <w:vAlign w:val="center"/>
          </w:tcPr>
          <w:p w14:paraId="0756A82F" w14:textId="77777777" w:rsidR="007437D0" w:rsidRPr="00B75362" w:rsidRDefault="007437D0" w:rsidP="00A1547D">
            <w:pPr>
              <w:spacing w:before="0" w:after="0"/>
              <w:rPr>
                <w:color w:val="FF0000"/>
                <w:sz w:val="24"/>
                <w:szCs w:val="24"/>
                <w:lang w:val="pl-PL"/>
              </w:rPr>
            </w:pPr>
            <w:r w:rsidRPr="00B75362">
              <w:rPr>
                <w:color w:val="FF0000"/>
                <w:sz w:val="24"/>
                <w:szCs w:val="24"/>
                <w:lang w:val="pl-PL"/>
              </w:rPr>
              <w:t>Ôn tập giữa kì 1</w:t>
            </w:r>
          </w:p>
        </w:tc>
        <w:tc>
          <w:tcPr>
            <w:tcW w:w="1020" w:type="dxa"/>
            <w:shd w:val="clear" w:color="auto" w:fill="FFFF00"/>
          </w:tcPr>
          <w:p w14:paraId="227ED8D6" w14:textId="77777777" w:rsidR="007437D0" w:rsidRPr="00B75362" w:rsidRDefault="007437D0" w:rsidP="00A1547D">
            <w:pPr>
              <w:spacing w:before="0" w:after="0"/>
              <w:jc w:val="center"/>
              <w:rPr>
                <w:color w:val="FF0000"/>
              </w:rPr>
            </w:pPr>
            <w:r w:rsidRPr="00B75362">
              <w:rPr>
                <w:color w:val="FF0000"/>
              </w:rPr>
              <w:t>1</w:t>
            </w:r>
          </w:p>
        </w:tc>
        <w:tc>
          <w:tcPr>
            <w:tcW w:w="1829" w:type="dxa"/>
            <w:shd w:val="clear" w:color="auto" w:fill="FFFF00"/>
          </w:tcPr>
          <w:p w14:paraId="77514156" w14:textId="77777777" w:rsidR="007437D0" w:rsidRPr="00B75362" w:rsidRDefault="007437D0" w:rsidP="00A1547D">
            <w:pPr>
              <w:spacing w:before="0" w:after="0"/>
              <w:jc w:val="center"/>
              <w:rPr>
                <w:color w:val="FF0000"/>
                <w:sz w:val="24"/>
                <w:szCs w:val="24"/>
                <w:lang w:val="vi-VN"/>
              </w:rPr>
            </w:pPr>
            <w:r w:rsidRPr="00B75362">
              <w:rPr>
                <w:color w:val="FF0000"/>
                <w:sz w:val="24"/>
                <w:szCs w:val="24"/>
              </w:rPr>
              <w:t>Tuần 9</w:t>
            </w:r>
          </w:p>
        </w:tc>
        <w:tc>
          <w:tcPr>
            <w:tcW w:w="4051" w:type="dxa"/>
            <w:shd w:val="clear" w:color="auto" w:fill="FFFF00"/>
          </w:tcPr>
          <w:p w14:paraId="034477E8" w14:textId="77777777" w:rsidR="007437D0" w:rsidRPr="00B75362" w:rsidRDefault="007437D0" w:rsidP="00A1547D">
            <w:pPr>
              <w:spacing w:before="0" w:after="0"/>
              <w:jc w:val="both"/>
              <w:rPr>
                <w:color w:val="FF0000"/>
                <w:sz w:val="24"/>
                <w:szCs w:val="24"/>
              </w:rPr>
            </w:pPr>
            <w:r w:rsidRPr="00B75362">
              <w:rPr>
                <w:color w:val="FF0000"/>
                <w:sz w:val="24"/>
                <w:szCs w:val="24"/>
              </w:rPr>
              <w:t>Máy chiếu, phiếu học tập, laptop</w:t>
            </w:r>
          </w:p>
        </w:tc>
        <w:tc>
          <w:tcPr>
            <w:tcW w:w="2550" w:type="dxa"/>
            <w:shd w:val="clear" w:color="auto" w:fill="FFFF00"/>
            <w:vAlign w:val="center"/>
          </w:tcPr>
          <w:p w14:paraId="74B8B5E7" w14:textId="28AF4536" w:rsidR="007437D0" w:rsidRPr="00B75362" w:rsidRDefault="007437D0" w:rsidP="007437D0">
            <w:pPr>
              <w:spacing w:before="0" w:after="0"/>
              <w:jc w:val="center"/>
              <w:rPr>
                <w:color w:val="FF0000"/>
                <w:sz w:val="24"/>
                <w:szCs w:val="24"/>
              </w:rPr>
            </w:pPr>
            <w:r w:rsidRPr="00B75362">
              <w:rPr>
                <w:color w:val="FF0000"/>
                <w:sz w:val="24"/>
                <w:szCs w:val="24"/>
              </w:rPr>
              <w:t>Phòng học</w:t>
            </w:r>
          </w:p>
        </w:tc>
      </w:tr>
      <w:tr w:rsidR="007437D0" w:rsidRPr="0036399A" w14:paraId="36EA861D" w14:textId="77777777" w:rsidTr="007437D0">
        <w:tc>
          <w:tcPr>
            <w:tcW w:w="851" w:type="dxa"/>
          </w:tcPr>
          <w:p w14:paraId="171D9788" w14:textId="77777777" w:rsidR="007437D0" w:rsidRPr="00B92F5B" w:rsidRDefault="007437D0" w:rsidP="00A1547D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B92F5B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815" w:type="dxa"/>
            <w:vAlign w:val="center"/>
          </w:tcPr>
          <w:p w14:paraId="654B0A68" w14:textId="77777777" w:rsidR="007437D0" w:rsidRPr="00A14EEF" w:rsidRDefault="007437D0" w:rsidP="00A1547D">
            <w:pPr>
              <w:spacing w:before="0" w:after="0"/>
              <w:rPr>
                <w:sz w:val="24"/>
                <w:szCs w:val="24"/>
                <w:lang w:val="pl-PL"/>
              </w:rPr>
            </w:pPr>
            <w:r w:rsidRPr="00A14EEF">
              <w:rPr>
                <w:sz w:val="24"/>
                <w:szCs w:val="24"/>
                <w:lang w:val="pl-PL"/>
              </w:rPr>
              <w:t>Bài tập Phép thử và biến cố</w:t>
            </w:r>
          </w:p>
        </w:tc>
        <w:tc>
          <w:tcPr>
            <w:tcW w:w="1020" w:type="dxa"/>
          </w:tcPr>
          <w:p w14:paraId="0ADB14FF" w14:textId="77777777" w:rsidR="007437D0" w:rsidRDefault="007437D0" w:rsidP="00A1547D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829" w:type="dxa"/>
          </w:tcPr>
          <w:p w14:paraId="11C12C9E" w14:textId="77777777" w:rsidR="007437D0" w:rsidRPr="000D30F6" w:rsidRDefault="007437D0" w:rsidP="00A1547D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Tuần 10</w:t>
            </w:r>
          </w:p>
        </w:tc>
        <w:tc>
          <w:tcPr>
            <w:tcW w:w="4051" w:type="dxa"/>
          </w:tcPr>
          <w:p w14:paraId="3AD962CB" w14:textId="77777777" w:rsidR="007437D0" w:rsidRPr="00A14EEF" w:rsidRDefault="007437D0" w:rsidP="00A1547D">
            <w:pPr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2550" w:type="dxa"/>
            <w:vAlign w:val="center"/>
          </w:tcPr>
          <w:p w14:paraId="40AFE4D5" w14:textId="5EF180FA" w:rsidR="007437D0" w:rsidRPr="000D30F6" w:rsidRDefault="007437D0" w:rsidP="007437D0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7437D0" w:rsidRPr="0036399A" w14:paraId="0FD9C79D" w14:textId="77777777" w:rsidTr="007437D0">
        <w:tc>
          <w:tcPr>
            <w:tcW w:w="851" w:type="dxa"/>
          </w:tcPr>
          <w:p w14:paraId="5E27CBFE" w14:textId="77777777" w:rsidR="007437D0" w:rsidRPr="00B92F5B" w:rsidRDefault="007437D0" w:rsidP="00A1547D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B92F5B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4815" w:type="dxa"/>
            <w:vAlign w:val="center"/>
          </w:tcPr>
          <w:p w14:paraId="37C9B7B9" w14:textId="77777777" w:rsidR="007437D0" w:rsidRPr="00A14EEF" w:rsidRDefault="007437D0" w:rsidP="00A1547D">
            <w:pPr>
              <w:spacing w:before="0" w:after="0"/>
              <w:rPr>
                <w:sz w:val="24"/>
                <w:szCs w:val="24"/>
              </w:rPr>
            </w:pPr>
            <w:r w:rsidRPr="00A14EEF">
              <w:rPr>
                <w:sz w:val="24"/>
                <w:szCs w:val="24"/>
              </w:rPr>
              <w:t>Bài tập Xác suất</w:t>
            </w:r>
          </w:p>
        </w:tc>
        <w:tc>
          <w:tcPr>
            <w:tcW w:w="1020" w:type="dxa"/>
          </w:tcPr>
          <w:p w14:paraId="509A15FD" w14:textId="77777777" w:rsidR="007437D0" w:rsidRPr="00045C08" w:rsidRDefault="007437D0" w:rsidP="00A1547D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829" w:type="dxa"/>
          </w:tcPr>
          <w:p w14:paraId="424A6653" w14:textId="77777777" w:rsidR="007437D0" w:rsidRPr="000D30F6" w:rsidRDefault="007437D0" w:rsidP="00A1547D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Tuần 11</w:t>
            </w:r>
          </w:p>
        </w:tc>
        <w:tc>
          <w:tcPr>
            <w:tcW w:w="4051" w:type="dxa"/>
          </w:tcPr>
          <w:p w14:paraId="3B4448B5" w14:textId="77777777" w:rsidR="007437D0" w:rsidRPr="00A14EEF" w:rsidRDefault="007437D0" w:rsidP="00A1547D">
            <w:pPr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2550" w:type="dxa"/>
            <w:vAlign w:val="center"/>
          </w:tcPr>
          <w:p w14:paraId="45A61754" w14:textId="4EFFABD0" w:rsidR="007437D0" w:rsidRPr="000D30F6" w:rsidRDefault="007437D0" w:rsidP="007437D0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7437D0" w:rsidRPr="0036399A" w14:paraId="73FF2AB6" w14:textId="77777777" w:rsidTr="007437D0">
        <w:tc>
          <w:tcPr>
            <w:tcW w:w="851" w:type="dxa"/>
          </w:tcPr>
          <w:p w14:paraId="30CB7A33" w14:textId="77777777" w:rsidR="007437D0" w:rsidRPr="00B92F5B" w:rsidRDefault="007437D0" w:rsidP="00A1547D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B92F5B">
              <w:rPr>
                <w:b/>
                <w:sz w:val="24"/>
                <w:szCs w:val="24"/>
              </w:rPr>
              <w:lastRenderedPageBreak/>
              <w:t>12</w:t>
            </w:r>
          </w:p>
        </w:tc>
        <w:tc>
          <w:tcPr>
            <w:tcW w:w="4815" w:type="dxa"/>
            <w:vAlign w:val="center"/>
          </w:tcPr>
          <w:p w14:paraId="091BB7CB" w14:textId="77777777" w:rsidR="007437D0" w:rsidRPr="00A14EEF" w:rsidRDefault="007437D0" w:rsidP="00A1547D">
            <w:pPr>
              <w:spacing w:before="0" w:after="0"/>
              <w:rPr>
                <w:sz w:val="24"/>
                <w:szCs w:val="24"/>
              </w:rPr>
            </w:pPr>
            <w:r w:rsidRPr="00A14EEF">
              <w:rPr>
                <w:sz w:val="24"/>
                <w:szCs w:val="24"/>
              </w:rPr>
              <w:t>Bài tập Đại cương đường thẳng và mặt phẳng</w:t>
            </w:r>
          </w:p>
        </w:tc>
        <w:tc>
          <w:tcPr>
            <w:tcW w:w="1020" w:type="dxa"/>
          </w:tcPr>
          <w:p w14:paraId="0766A23E" w14:textId="77777777" w:rsidR="007437D0" w:rsidRPr="00045C08" w:rsidRDefault="007437D0" w:rsidP="00A1547D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829" w:type="dxa"/>
          </w:tcPr>
          <w:p w14:paraId="076AE08B" w14:textId="77777777" w:rsidR="007437D0" w:rsidRPr="000D30F6" w:rsidRDefault="007437D0" w:rsidP="00A1547D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Tuần 12</w:t>
            </w:r>
          </w:p>
        </w:tc>
        <w:tc>
          <w:tcPr>
            <w:tcW w:w="4051" w:type="dxa"/>
          </w:tcPr>
          <w:p w14:paraId="2A34FAEE" w14:textId="77777777" w:rsidR="007437D0" w:rsidRPr="00A14EEF" w:rsidRDefault="007437D0" w:rsidP="00A1547D">
            <w:pPr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2550" w:type="dxa"/>
            <w:vAlign w:val="center"/>
          </w:tcPr>
          <w:p w14:paraId="4D8B4C69" w14:textId="5E3C2774" w:rsidR="007437D0" w:rsidRPr="000D30F6" w:rsidRDefault="007437D0" w:rsidP="007437D0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7437D0" w:rsidRPr="0036399A" w14:paraId="4FC1C871" w14:textId="77777777" w:rsidTr="007437D0">
        <w:tc>
          <w:tcPr>
            <w:tcW w:w="851" w:type="dxa"/>
          </w:tcPr>
          <w:p w14:paraId="1F168EC4" w14:textId="77777777" w:rsidR="007437D0" w:rsidRPr="00B92F5B" w:rsidRDefault="007437D0" w:rsidP="00A1547D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B92F5B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4815" w:type="dxa"/>
            <w:vAlign w:val="center"/>
          </w:tcPr>
          <w:p w14:paraId="3F6FB86A" w14:textId="77777777" w:rsidR="007437D0" w:rsidRPr="00A14EEF" w:rsidRDefault="007437D0" w:rsidP="00A1547D">
            <w:pPr>
              <w:spacing w:before="0" w:after="0"/>
              <w:rPr>
                <w:sz w:val="24"/>
                <w:szCs w:val="24"/>
              </w:rPr>
            </w:pPr>
            <w:r w:rsidRPr="00A14EEF">
              <w:rPr>
                <w:sz w:val="24"/>
                <w:szCs w:val="24"/>
              </w:rPr>
              <w:t>Bài tập Dãy số</w:t>
            </w:r>
          </w:p>
        </w:tc>
        <w:tc>
          <w:tcPr>
            <w:tcW w:w="1020" w:type="dxa"/>
          </w:tcPr>
          <w:p w14:paraId="3C0291BA" w14:textId="77777777" w:rsidR="007437D0" w:rsidRPr="00045C08" w:rsidRDefault="007437D0" w:rsidP="00A1547D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829" w:type="dxa"/>
          </w:tcPr>
          <w:p w14:paraId="499D5088" w14:textId="77777777" w:rsidR="007437D0" w:rsidRPr="000D30F6" w:rsidRDefault="007437D0" w:rsidP="00A1547D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Tuần 13, 14</w:t>
            </w:r>
          </w:p>
        </w:tc>
        <w:tc>
          <w:tcPr>
            <w:tcW w:w="4051" w:type="dxa"/>
          </w:tcPr>
          <w:p w14:paraId="33274195" w14:textId="77777777" w:rsidR="007437D0" w:rsidRPr="00A14EEF" w:rsidRDefault="007437D0" w:rsidP="00A1547D">
            <w:pPr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2550" w:type="dxa"/>
            <w:vAlign w:val="center"/>
          </w:tcPr>
          <w:p w14:paraId="040BB23F" w14:textId="7259ECD1" w:rsidR="007437D0" w:rsidRPr="000D30F6" w:rsidRDefault="007437D0" w:rsidP="007437D0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7437D0" w:rsidRPr="0036399A" w14:paraId="1D2E711D" w14:textId="77777777" w:rsidTr="007437D0">
        <w:tc>
          <w:tcPr>
            <w:tcW w:w="851" w:type="dxa"/>
          </w:tcPr>
          <w:p w14:paraId="583381AC" w14:textId="77777777" w:rsidR="007437D0" w:rsidRPr="00B92F5B" w:rsidRDefault="007437D0" w:rsidP="00A1547D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4815" w:type="dxa"/>
            <w:vAlign w:val="center"/>
          </w:tcPr>
          <w:p w14:paraId="4B028F88" w14:textId="77777777" w:rsidR="007437D0" w:rsidRPr="00A14EEF" w:rsidRDefault="007437D0" w:rsidP="00A1547D">
            <w:pPr>
              <w:spacing w:before="0" w:after="0"/>
              <w:rPr>
                <w:sz w:val="24"/>
                <w:szCs w:val="24"/>
                <w:lang w:val="fr-FR"/>
              </w:rPr>
            </w:pPr>
            <w:r w:rsidRPr="00A14EEF">
              <w:rPr>
                <w:sz w:val="24"/>
                <w:szCs w:val="24"/>
                <w:lang w:val="fr-FR"/>
              </w:rPr>
              <w:t>Bài tập về quan hệ song song</w:t>
            </w:r>
          </w:p>
        </w:tc>
        <w:tc>
          <w:tcPr>
            <w:tcW w:w="1020" w:type="dxa"/>
          </w:tcPr>
          <w:p w14:paraId="3C492B66" w14:textId="77777777" w:rsidR="007437D0" w:rsidRPr="00045C08" w:rsidRDefault="007437D0" w:rsidP="00A1547D">
            <w:pPr>
              <w:spacing w:before="0" w:after="0"/>
              <w:jc w:val="center"/>
            </w:pPr>
            <w:r>
              <w:t>3</w:t>
            </w:r>
          </w:p>
        </w:tc>
        <w:tc>
          <w:tcPr>
            <w:tcW w:w="1829" w:type="dxa"/>
          </w:tcPr>
          <w:p w14:paraId="5E12BD79" w14:textId="77777777" w:rsidR="007437D0" w:rsidRPr="000D30F6" w:rsidRDefault="007437D0" w:rsidP="00A1547D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Tuần 15,16,17</w:t>
            </w:r>
          </w:p>
        </w:tc>
        <w:tc>
          <w:tcPr>
            <w:tcW w:w="4051" w:type="dxa"/>
          </w:tcPr>
          <w:p w14:paraId="0FFBA77F" w14:textId="77777777" w:rsidR="007437D0" w:rsidRPr="00A14EEF" w:rsidRDefault="007437D0" w:rsidP="00A1547D">
            <w:pPr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2550" w:type="dxa"/>
            <w:vAlign w:val="center"/>
          </w:tcPr>
          <w:p w14:paraId="44557320" w14:textId="4C452FB8" w:rsidR="007437D0" w:rsidRPr="000D30F6" w:rsidRDefault="007437D0" w:rsidP="007437D0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B75362" w:rsidRPr="00B75362" w14:paraId="78CA174A" w14:textId="77777777" w:rsidTr="00B75362">
        <w:tc>
          <w:tcPr>
            <w:tcW w:w="851" w:type="dxa"/>
            <w:shd w:val="clear" w:color="auto" w:fill="FFFF00"/>
          </w:tcPr>
          <w:p w14:paraId="19B61AE3" w14:textId="77777777" w:rsidR="007437D0" w:rsidRPr="00B75362" w:rsidRDefault="007437D0" w:rsidP="00A1547D">
            <w:pPr>
              <w:spacing w:before="0" w:after="0"/>
              <w:jc w:val="center"/>
              <w:rPr>
                <w:b/>
                <w:color w:val="FF0000"/>
                <w:sz w:val="24"/>
                <w:szCs w:val="24"/>
              </w:rPr>
            </w:pPr>
            <w:r w:rsidRPr="00B75362">
              <w:rPr>
                <w:b/>
                <w:color w:val="FF0000"/>
                <w:sz w:val="24"/>
                <w:szCs w:val="24"/>
              </w:rPr>
              <w:t>15</w:t>
            </w:r>
          </w:p>
        </w:tc>
        <w:tc>
          <w:tcPr>
            <w:tcW w:w="4815" w:type="dxa"/>
            <w:shd w:val="clear" w:color="auto" w:fill="FFFF00"/>
            <w:vAlign w:val="center"/>
          </w:tcPr>
          <w:p w14:paraId="7A323686" w14:textId="77777777" w:rsidR="007437D0" w:rsidRPr="00B75362" w:rsidRDefault="007437D0" w:rsidP="00A1547D">
            <w:pPr>
              <w:spacing w:before="0" w:after="0"/>
              <w:rPr>
                <w:color w:val="FF0000"/>
                <w:sz w:val="24"/>
                <w:szCs w:val="24"/>
              </w:rPr>
            </w:pPr>
            <w:r w:rsidRPr="00B75362">
              <w:rPr>
                <w:bCs/>
                <w:color w:val="FF0000"/>
                <w:sz w:val="24"/>
                <w:szCs w:val="24"/>
                <w:lang w:val="pt-BR"/>
              </w:rPr>
              <w:t>Ôn tập HK I</w:t>
            </w:r>
          </w:p>
        </w:tc>
        <w:tc>
          <w:tcPr>
            <w:tcW w:w="1020" w:type="dxa"/>
            <w:shd w:val="clear" w:color="auto" w:fill="FFFF00"/>
          </w:tcPr>
          <w:p w14:paraId="7362BE7E" w14:textId="3A204501" w:rsidR="007437D0" w:rsidRPr="00B75362" w:rsidRDefault="00C32F90" w:rsidP="00A1547D">
            <w:pPr>
              <w:spacing w:before="0" w:after="0"/>
              <w:jc w:val="center"/>
              <w:rPr>
                <w:color w:val="FF0000"/>
              </w:rPr>
            </w:pPr>
            <w:r w:rsidRPr="00B75362">
              <w:rPr>
                <w:color w:val="FF0000"/>
              </w:rPr>
              <w:t>1</w:t>
            </w:r>
          </w:p>
        </w:tc>
        <w:tc>
          <w:tcPr>
            <w:tcW w:w="1829" w:type="dxa"/>
            <w:shd w:val="clear" w:color="auto" w:fill="FFFF00"/>
          </w:tcPr>
          <w:p w14:paraId="2E32E5BB" w14:textId="28BB4476" w:rsidR="007437D0" w:rsidRPr="00B75362" w:rsidRDefault="00C32F90" w:rsidP="00A1547D">
            <w:pPr>
              <w:spacing w:before="0" w:after="0"/>
              <w:jc w:val="center"/>
              <w:rPr>
                <w:color w:val="FF0000"/>
                <w:sz w:val="24"/>
                <w:szCs w:val="24"/>
                <w:lang w:val="vi-VN"/>
              </w:rPr>
            </w:pPr>
            <w:r w:rsidRPr="00B75362">
              <w:rPr>
                <w:color w:val="FF0000"/>
                <w:sz w:val="24"/>
                <w:szCs w:val="24"/>
              </w:rPr>
              <w:t>Tuần 18</w:t>
            </w:r>
          </w:p>
        </w:tc>
        <w:tc>
          <w:tcPr>
            <w:tcW w:w="4051" w:type="dxa"/>
            <w:shd w:val="clear" w:color="auto" w:fill="FFFF00"/>
          </w:tcPr>
          <w:p w14:paraId="71A3F772" w14:textId="77777777" w:rsidR="007437D0" w:rsidRPr="00B75362" w:rsidRDefault="007437D0" w:rsidP="00A1547D">
            <w:pPr>
              <w:spacing w:before="0" w:after="0"/>
              <w:jc w:val="both"/>
              <w:rPr>
                <w:color w:val="FF0000"/>
                <w:sz w:val="24"/>
                <w:szCs w:val="24"/>
              </w:rPr>
            </w:pPr>
            <w:r w:rsidRPr="00B75362">
              <w:rPr>
                <w:color w:val="FF0000"/>
                <w:sz w:val="24"/>
                <w:szCs w:val="24"/>
              </w:rPr>
              <w:t>Máy chiếu, phiếu học tập, laptop</w:t>
            </w:r>
          </w:p>
        </w:tc>
        <w:tc>
          <w:tcPr>
            <w:tcW w:w="2550" w:type="dxa"/>
            <w:shd w:val="clear" w:color="auto" w:fill="FFFF00"/>
            <w:vAlign w:val="center"/>
          </w:tcPr>
          <w:p w14:paraId="3A58B950" w14:textId="0261518A" w:rsidR="007437D0" w:rsidRPr="00B75362" w:rsidRDefault="007437D0" w:rsidP="007437D0">
            <w:pPr>
              <w:spacing w:before="0" w:after="0"/>
              <w:jc w:val="center"/>
              <w:rPr>
                <w:color w:val="FF0000"/>
                <w:sz w:val="24"/>
                <w:szCs w:val="24"/>
              </w:rPr>
            </w:pPr>
            <w:r w:rsidRPr="00B75362">
              <w:rPr>
                <w:color w:val="FF0000"/>
                <w:sz w:val="24"/>
                <w:szCs w:val="24"/>
              </w:rPr>
              <w:t>Phòng học</w:t>
            </w:r>
          </w:p>
        </w:tc>
      </w:tr>
      <w:tr w:rsidR="007437D0" w:rsidRPr="0036399A" w14:paraId="269EF40A" w14:textId="77777777" w:rsidTr="007437D0">
        <w:tc>
          <w:tcPr>
            <w:tcW w:w="851" w:type="dxa"/>
          </w:tcPr>
          <w:p w14:paraId="7BEC5AEE" w14:textId="77777777" w:rsidR="007437D0" w:rsidRPr="00F842A7" w:rsidRDefault="007437D0" w:rsidP="00A1547D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F842A7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4815" w:type="dxa"/>
            <w:vAlign w:val="center"/>
          </w:tcPr>
          <w:p w14:paraId="35694FA0" w14:textId="77777777" w:rsidR="007437D0" w:rsidRPr="00F842A7" w:rsidRDefault="007437D0" w:rsidP="00A1547D">
            <w:pPr>
              <w:spacing w:before="0" w:after="0"/>
              <w:rPr>
                <w:sz w:val="24"/>
                <w:szCs w:val="24"/>
              </w:rPr>
            </w:pPr>
            <w:r w:rsidRPr="00F842A7">
              <w:rPr>
                <w:sz w:val="24"/>
                <w:szCs w:val="24"/>
              </w:rPr>
              <w:t>Bài tập Giới hạn dãy số</w:t>
            </w:r>
          </w:p>
        </w:tc>
        <w:tc>
          <w:tcPr>
            <w:tcW w:w="1020" w:type="dxa"/>
          </w:tcPr>
          <w:p w14:paraId="24208E02" w14:textId="65703E9F" w:rsidR="007437D0" w:rsidRPr="00F842A7" w:rsidRDefault="00C32F90" w:rsidP="00A1547D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29" w:type="dxa"/>
          </w:tcPr>
          <w:p w14:paraId="0FF4B740" w14:textId="77F2AE03" w:rsidR="007437D0" w:rsidRPr="00F842A7" w:rsidRDefault="007437D0" w:rsidP="00C32F90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Tuần</w:t>
            </w:r>
            <w:r w:rsidR="00C32F90">
              <w:rPr>
                <w:sz w:val="24"/>
                <w:szCs w:val="24"/>
              </w:rPr>
              <w:t xml:space="preserve"> 19, 20</w:t>
            </w:r>
          </w:p>
        </w:tc>
        <w:tc>
          <w:tcPr>
            <w:tcW w:w="4051" w:type="dxa"/>
          </w:tcPr>
          <w:p w14:paraId="3A26C188" w14:textId="77777777" w:rsidR="007437D0" w:rsidRPr="00F842A7" w:rsidRDefault="007437D0" w:rsidP="00A1547D">
            <w:pPr>
              <w:spacing w:before="0" w:after="0"/>
              <w:jc w:val="both"/>
              <w:rPr>
                <w:sz w:val="24"/>
                <w:szCs w:val="24"/>
              </w:rPr>
            </w:pPr>
            <w:r w:rsidRPr="00F842A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2550" w:type="dxa"/>
            <w:vAlign w:val="center"/>
          </w:tcPr>
          <w:p w14:paraId="7BDB497B" w14:textId="11AEFF0A" w:rsidR="007437D0" w:rsidRPr="00F842A7" w:rsidRDefault="007437D0" w:rsidP="007437D0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7437D0" w:rsidRPr="0036399A" w14:paraId="6FF15606" w14:textId="77777777" w:rsidTr="007437D0">
        <w:tc>
          <w:tcPr>
            <w:tcW w:w="851" w:type="dxa"/>
          </w:tcPr>
          <w:p w14:paraId="3B04DCF4" w14:textId="77777777" w:rsidR="007437D0" w:rsidRPr="00F842A7" w:rsidRDefault="007437D0" w:rsidP="00A1547D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F842A7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4815" w:type="dxa"/>
            <w:vAlign w:val="center"/>
          </w:tcPr>
          <w:p w14:paraId="449D54C2" w14:textId="77777777" w:rsidR="007437D0" w:rsidRPr="00F842A7" w:rsidRDefault="007437D0" w:rsidP="00A1547D">
            <w:pPr>
              <w:spacing w:before="0" w:after="0"/>
              <w:rPr>
                <w:sz w:val="24"/>
                <w:szCs w:val="24"/>
                <w:lang w:val="fr-FR"/>
              </w:rPr>
            </w:pPr>
            <w:r w:rsidRPr="00F842A7">
              <w:rPr>
                <w:sz w:val="24"/>
                <w:szCs w:val="24"/>
                <w:lang w:val="fr-FR"/>
              </w:rPr>
              <w:t>Bài tập về quan hệ song song</w:t>
            </w:r>
          </w:p>
        </w:tc>
        <w:tc>
          <w:tcPr>
            <w:tcW w:w="1020" w:type="dxa"/>
          </w:tcPr>
          <w:p w14:paraId="62C96154" w14:textId="77777777" w:rsidR="007437D0" w:rsidRPr="00F842A7" w:rsidRDefault="007437D0" w:rsidP="00A1547D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842A7">
              <w:rPr>
                <w:sz w:val="24"/>
                <w:szCs w:val="24"/>
              </w:rPr>
              <w:t>1</w:t>
            </w:r>
          </w:p>
        </w:tc>
        <w:tc>
          <w:tcPr>
            <w:tcW w:w="1829" w:type="dxa"/>
          </w:tcPr>
          <w:p w14:paraId="62A7BEF6" w14:textId="4FCA6197" w:rsidR="007437D0" w:rsidRPr="00F842A7" w:rsidRDefault="00C32F90" w:rsidP="00A1547D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Tuần 21</w:t>
            </w:r>
          </w:p>
        </w:tc>
        <w:tc>
          <w:tcPr>
            <w:tcW w:w="4051" w:type="dxa"/>
          </w:tcPr>
          <w:p w14:paraId="5855CF56" w14:textId="77777777" w:rsidR="007437D0" w:rsidRPr="00F842A7" w:rsidRDefault="007437D0" w:rsidP="00A1547D">
            <w:pPr>
              <w:spacing w:before="0" w:after="0"/>
              <w:jc w:val="both"/>
              <w:rPr>
                <w:sz w:val="24"/>
                <w:szCs w:val="24"/>
              </w:rPr>
            </w:pPr>
            <w:r w:rsidRPr="00F842A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2550" w:type="dxa"/>
            <w:vAlign w:val="center"/>
          </w:tcPr>
          <w:p w14:paraId="6F000CA0" w14:textId="5F9D2B8B" w:rsidR="007437D0" w:rsidRPr="00F842A7" w:rsidRDefault="007437D0" w:rsidP="007437D0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7437D0" w:rsidRPr="0036399A" w14:paraId="379C7DAA" w14:textId="77777777" w:rsidTr="007437D0">
        <w:tc>
          <w:tcPr>
            <w:tcW w:w="851" w:type="dxa"/>
          </w:tcPr>
          <w:p w14:paraId="187E26C8" w14:textId="77777777" w:rsidR="007437D0" w:rsidRPr="00F842A7" w:rsidRDefault="007437D0" w:rsidP="00A1547D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F842A7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4815" w:type="dxa"/>
            <w:vAlign w:val="center"/>
          </w:tcPr>
          <w:p w14:paraId="3AA29136" w14:textId="77777777" w:rsidR="007437D0" w:rsidRPr="00F842A7" w:rsidRDefault="007437D0" w:rsidP="00A1547D">
            <w:pPr>
              <w:spacing w:before="0" w:after="0"/>
              <w:rPr>
                <w:sz w:val="24"/>
                <w:szCs w:val="24"/>
              </w:rPr>
            </w:pPr>
            <w:r w:rsidRPr="00F842A7">
              <w:rPr>
                <w:sz w:val="24"/>
                <w:szCs w:val="24"/>
              </w:rPr>
              <w:t>Bài tập Giới hạn hàm số</w:t>
            </w:r>
          </w:p>
        </w:tc>
        <w:tc>
          <w:tcPr>
            <w:tcW w:w="1020" w:type="dxa"/>
          </w:tcPr>
          <w:p w14:paraId="09A99432" w14:textId="7AC6403A" w:rsidR="007437D0" w:rsidRPr="00F842A7" w:rsidRDefault="00C32F90" w:rsidP="00A1547D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29" w:type="dxa"/>
          </w:tcPr>
          <w:p w14:paraId="49A6F1E5" w14:textId="2E921928" w:rsidR="007437D0" w:rsidRPr="00F842A7" w:rsidRDefault="00C32F90" w:rsidP="00A1547D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Tuần 22, 23</w:t>
            </w:r>
          </w:p>
        </w:tc>
        <w:tc>
          <w:tcPr>
            <w:tcW w:w="4051" w:type="dxa"/>
          </w:tcPr>
          <w:p w14:paraId="249AACB8" w14:textId="77777777" w:rsidR="007437D0" w:rsidRPr="00F842A7" w:rsidRDefault="007437D0" w:rsidP="00A1547D">
            <w:pPr>
              <w:spacing w:before="0" w:after="0"/>
              <w:jc w:val="both"/>
              <w:rPr>
                <w:sz w:val="24"/>
                <w:szCs w:val="24"/>
              </w:rPr>
            </w:pPr>
            <w:r w:rsidRPr="00F842A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2550" w:type="dxa"/>
            <w:vAlign w:val="center"/>
          </w:tcPr>
          <w:p w14:paraId="5CE0D01B" w14:textId="2691D668" w:rsidR="007437D0" w:rsidRPr="00F842A7" w:rsidRDefault="007437D0" w:rsidP="007437D0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7437D0" w:rsidRPr="0036399A" w14:paraId="7AA154CB" w14:textId="77777777" w:rsidTr="007437D0">
        <w:tc>
          <w:tcPr>
            <w:tcW w:w="851" w:type="dxa"/>
          </w:tcPr>
          <w:p w14:paraId="098DC524" w14:textId="348F0B95" w:rsidR="007437D0" w:rsidRPr="00F842A7" w:rsidRDefault="007437D0" w:rsidP="00A1547D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4815" w:type="dxa"/>
            <w:vAlign w:val="center"/>
          </w:tcPr>
          <w:p w14:paraId="1ED0BC83" w14:textId="77777777" w:rsidR="007437D0" w:rsidRPr="00F842A7" w:rsidRDefault="007437D0" w:rsidP="00A1547D">
            <w:pPr>
              <w:spacing w:before="0" w:after="0"/>
              <w:rPr>
                <w:sz w:val="24"/>
                <w:szCs w:val="24"/>
              </w:rPr>
            </w:pPr>
            <w:r w:rsidRPr="00F842A7">
              <w:rPr>
                <w:sz w:val="24"/>
                <w:szCs w:val="24"/>
              </w:rPr>
              <w:t>Bài tập Hai đường thẳng vuông góc</w:t>
            </w:r>
          </w:p>
        </w:tc>
        <w:tc>
          <w:tcPr>
            <w:tcW w:w="1020" w:type="dxa"/>
          </w:tcPr>
          <w:p w14:paraId="48DCBD8A" w14:textId="77777777" w:rsidR="007437D0" w:rsidRPr="00F842A7" w:rsidRDefault="007437D0" w:rsidP="00A1547D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842A7">
              <w:rPr>
                <w:sz w:val="24"/>
                <w:szCs w:val="24"/>
              </w:rPr>
              <w:t>1</w:t>
            </w:r>
          </w:p>
        </w:tc>
        <w:tc>
          <w:tcPr>
            <w:tcW w:w="1829" w:type="dxa"/>
          </w:tcPr>
          <w:p w14:paraId="576029B4" w14:textId="77777777" w:rsidR="007437D0" w:rsidRPr="00F842A7" w:rsidRDefault="007437D0" w:rsidP="00A1547D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Tuần 24</w:t>
            </w:r>
          </w:p>
        </w:tc>
        <w:tc>
          <w:tcPr>
            <w:tcW w:w="4051" w:type="dxa"/>
          </w:tcPr>
          <w:p w14:paraId="1F2CBEAD" w14:textId="77777777" w:rsidR="007437D0" w:rsidRPr="00F842A7" w:rsidRDefault="007437D0" w:rsidP="00A1547D">
            <w:pPr>
              <w:spacing w:before="0" w:after="0"/>
              <w:jc w:val="both"/>
              <w:rPr>
                <w:sz w:val="24"/>
                <w:szCs w:val="24"/>
              </w:rPr>
            </w:pPr>
            <w:r w:rsidRPr="00F842A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2550" w:type="dxa"/>
            <w:vAlign w:val="center"/>
          </w:tcPr>
          <w:p w14:paraId="129BB5FD" w14:textId="46786C37" w:rsidR="007437D0" w:rsidRPr="00F842A7" w:rsidRDefault="007437D0" w:rsidP="007437D0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7437D0" w:rsidRPr="0036399A" w14:paraId="39F70272" w14:textId="77777777" w:rsidTr="007437D0">
        <w:tc>
          <w:tcPr>
            <w:tcW w:w="851" w:type="dxa"/>
          </w:tcPr>
          <w:p w14:paraId="1A3EDE31" w14:textId="686FF977" w:rsidR="007437D0" w:rsidRPr="00F842A7" w:rsidRDefault="007437D0" w:rsidP="00A1547D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4815" w:type="dxa"/>
            <w:vAlign w:val="center"/>
          </w:tcPr>
          <w:p w14:paraId="78DECD99" w14:textId="77777777" w:rsidR="007437D0" w:rsidRPr="00F842A7" w:rsidRDefault="007437D0" w:rsidP="00A1547D">
            <w:pPr>
              <w:spacing w:before="0" w:after="0"/>
              <w:rPr>
                <w:sz w:val="24"/>
                <w:szCs w:val="24"/>
              </w:rPr>
            </w:pPr>
            <w:r w:rsidRPr="00F842A7">
              <w:rPr>
                <w:sz w:val="24"/>
                <w:szCs w:val="24"/>
              </w:rPr>
              <w:t>Bài tập Hàm số liên tục</w:t>
            </w:r>
          </w:p>
        </w:tc>
        <w:tc>
          <w:tcPr>
            <w:tcW w:w="1020" w:type="dxa"/>
          </w:tcPr>
          <w:p w14:paraId="16825195" w14:textId="77777777" w:rsidR="007437D0" w:rsidRPr="00F842A7" w:rsidRDefault="007437D0" w:rsidP="00A1547D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29" w:type="dxa"/>
          </w:tcPr>
          <w:p w14:paraId="2080834B" w14:textId="77777777" w:rsidR="007437D0" w:rsidRPr="00F842A7" w:rsidRDefault="007437D0" w:rsidP="00A1547D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Tuần 25</w:t>
            </w:r>
          </w:p>
        </w:tc>
        <w:tc>
          <w:tcPr>
            <w:tcW w:w="4051" w:type="dxa"/>
          </w:tcPr>
          <w:p w14:paraId="7D3996A1" w14:textId="77777777" w:rsidR="007437D0" w:rsidRPr="00F842A7" w:rsidRDefault="007437D0" w:rsidP="00A1547D">
            <w:pPr>
              <w:spacing w:before="0" w:after="0"/>
              <w:jc w:val="both"/>
              <w:rPr>
                <w:sz w:val="24"/>
                <w:szCs w:val="24"/>
              </w:rPr>
            </w:pPr>
            <w:r w:rsidRPr="00F842A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2550" w:type="dxa"/>
            <w:vAlign w:val="center"/>
          </w:tcPr>
          <w:p w14:paraId="25549C25" w14:textId="639F6FED" w:rsidR="007437D0" w:rsidRPr="00F842A7" w:rsidRDefault="007437D0" w:rsidP="007437D0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B75362" w:rsidRPr="0036399A" w14:paraId="776A119C" w14:textId="77777777" w:rsidTr="007437D0">
        <w:tc>
          <w:tcPr>
            <w:tcW w:w="851" w:type="dxa"/>
          </w:tcPr>
          <w:p w14:paraId="5425A26F" w14:textId="5469A0C9" w:rsidR="00B75362" w:rsidRPr="00F842A7" w:rsidRDefault="00B75362" w:rsidP="00A1547D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4815" w:type="dxa"/>
            <w:vAlign w:val="center"/>
          </w:tcPr>
          <w:p w14:paraId="42D5600E" w14:textId="3EDC2549" w:rsidR="00B75362" w:rsidRPr="00F842A7" w:rsidRDefault="00B75362" w:rsidP="00A1547D">
            <w:pPr>
              <w:spacing w:before="0" w:after="0"/>
              <w:rPr>
                <w:color w:val="FF0000"/>
                <w:sz w:val="24"/>
                <w:szCs w:val="24"/>
              </w:rPr>
            </w:pPr>
            <w:r w:rsidRPr="00F842A7">
              <w:rPr>
                <w:sz w:val="24"/>
                <w:szCs w:val="24"/>
              </w:rPr>
              <w:t>Bài tập đường thẳng vuông góc với mặt phẳng</w:t>
            </w:r>
          </w:p>
        </w:tc>
        <w:tc>
          <w:tcPr>
            <w:tcW w:w="1020" w:type="dxa"/>
          </w:tcPr>
          <w:p w14:paraId="0ED2C9DD" w14:textId="77777777" w:rsidR="00B75362" w:rsidRPr="00F842A7" w:rsidRDefault="00B75362" w:rsidP="00A1547D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F842A7">
              <w:rPr>
                <w:sz w:val="24"/>
                <w:szCs w:val="24"/>
              </w:rPr>
              <w:t>1</w:t>
            </w:r>
          </w:p>
        </w:tc>
        <w:tc>
          <w:tcPr>
            <w:tcW w:w="1829" w:type="dxa"/>
          </w:tcPr>
          <w:p w14:paraId="4796CF6B" w14:textId="77777777" w:rsidR="00B75362" w:rsidRPr="00F842A7" w:rsidRDefault="00B75362" w:rsidP="00A1547D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Tuần 26</w:t>
            </w:r>
          </w:p>
        </w:tc>
        <w:tc>
          <w:tcPr>
            <w:tcW w:w="4051" w:type="dxa"/>
          </w:tcPr>
          <w:p w14:paraId="7FA0152F" w14:textId="77777777" w:rsidR="00B75362" w:rsidRPr="00F842A7" w:rsidRDefault="00B75362" w:rsidP="00A1547D">
            <w:pPr>
              <w:spacing w:before="0" w:after="0"/>
              <w:jc w:val="both"/>
              <w:rPr>
                <w:sz w:val="24"/>
                <w:szCs w:val="24"/>
              </w:rPr>
            </w:pPr>
            <w:r w:rsidRPr="00F842A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2550" w:type="dxa"/>
            <w:vAlign w:val="center"/>
          </w:tcPr>
          <w:p w14:paraId="3B5999B2" w14:textId="686F7052" w:rsidR="00B75362" w:rsidRPr="00F842A7" w:rsidRDefault="00B75362" w:rsidP="007437D0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B75362" w:rsidRPr="00B75362" w14:paraId="198C1437" w14:textId="77777777" w:rsidTr="00B75362">
        <w:tc>
          <w:tcPr>
            <w:tcW w:w="851" w:type="dxa"/>
            <w:shd w:val="clear" w:color="auto" w:fill="FFFF00"/>
          </w:tcPr>
          <w:p w14:paraId="3B32869B" w14:textId="7B3E51E3" w:rsidR="007437D0" w:rsidRPr="00B75362" w:rsidRDefault="007437D0" w:rsidP="00A1547D">
            <w:pPr>
              <w:spacing w:before="0" w:after="0"/>
              <w:jc w:val="center"/>
              <w:rPr>
                <w:b/>
                <w:color w:val="FF0000"/>
                <w:sz w:val="24"/>
                <w:szCs w:val="24"/>
              </w:rPr>
            </w:pPr>
            <w:r w:rsidRPr="00B75362">
              <w:rPr>
                <w:b/>
                <w:color w:val="FF0000"/>
                <w:sz w:val="24"/>
                <w:szCs w:val="24"/>
              </w:rPr>
              <w:t>22</w:t>
            </w:r>
          </w:p>
        </w:tc>
        <w:tc>
          <w:tcPr>
            <w:tcW w:w="4815" w:type="dxa"/>
            <w:shd w:val="clear" w:color="auto" w:fill="FFFF00"/>
            <w:vAlign w:val="center"/>
          </w:tcPr>
          <w:p w14:paraId="1C62C898" w14:textId="1B390C1C" w:rsidR="007437D0" w:rsidRPr="00B75362" w:rsidRDefault="00B75362" w:rsidP="00A1547D">
            <w:pPr>
              <w:spacing w:before="0" w:after="0"/>
              <w:rPr>
                <w:color w:val="FF0000"/>
                <w:sz w:val="24"/>
                <w:szCs w:val="24"/>
              </w:rPr>
            </w:pPr>
            <w:r w:rsidRPr="00B75362">
              <w:rPr>
                <w:color w:val="FF0000"/>
                <w:sz w:val="24"/>
                <w:szCs w:val="24"/>
                <w:lang w:val="pl-PL"/>
              </w:rPr>
              <w:t>Ôn tập giữa kì 2</w:t>
            </w:r>
          </w:p>
        </w:tc>
        <w:tc>
          <w:tcPr>
            <w:tcW w:w="1020" w:type="dxa"/>
            <w:shd w:val="clear" w:color="auto" w:fill="FFFF00"/>
          </w:tcPr>
          <w:p w14:paraId="14B6325C" w14:textId="77777777" w:rsidR="007437D0" w:rsidRPr="00B75362" w:rsidRDefault="007437D0" w:rsidP="00A1547D">
            <w:pPr>
              <w:spacing w:before="0" w:after="0"/>
              <w:jc w:val="center"/>
              <w:rPr>
                <w:color w:val="FF0000"/>
                <w:sz w:val="24"/>
                <w:szCs w:val="24"/>
              </w:rPr>
            </w:pPr>
            <w:r w:rsidRPr="00B75362"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1829" w:type="dxa"/>
            <w:shd w:val="clear" w:color="auto" w:fill="FFFF00"/>
          </w:tcPr>
          <w:p w14:paraId="2CB69D4F" w14:textId="77777777" w:rsidR="007437D0" w:rsidRPr="00B75362" w:rsidRDefault="007437D0" w:rsidP="00A1547D">
            <w:pPr>
              <w:spacing w:before="0" w:after="0"/>
              <w:jc w:val="center"/>
              <w:rPr>
                <w:color w:val="FF0000"/>
                <w:sz w:val="24"/>
                <w:szCs w:val="24"/>
                <w:lang w:val="vi-VN"/>
              </w:rPr>
            </w:pPr>
            <w:r w:rsidRPr="00B75362">
              <w:rPr>
                <w:color w:val="FF0000"/>
                <w:sz w:val="24"/>
                <w:szCs w:val="24"/>
              </w:rPr>
              <w:t>Tuần 27</w:t>
            </w:r>
          </w:p>
        </w:tc>
        <w:tc>
          <w:tcPr>
            <w:tcW w:w="4051" w:type="dxa"/>
            <w:shd w:val="clear" w:color="auto" w:fill="FFFF00"/>
          </w:tcPr>
          <w:p w14:paraId="74BDA7C7" w14:textId="77777777" w:rsidR="007437D0" w:rsidRPr="00B75362" w:rsidRDefault="007437D0" w:rsidP="00A1547D">
            <w:pPr>
              <w:spacing w:before="0" w:after="0"/>
              <w:jc w:val="both"/>
              <w:rPr>
                <w:color w:val="FF0000"/>
                <w:sz w:val="24"/>
                <w:szCs w:val="24"/>
              </w:rPr>
            </w:pPr>
            <w:r w:rsidRPr="00B75362">
              <w:rPr>
                <w:color w:val="FF0000"/>
                <w:sz w:val="24"/>
                <w:szCs w:val="24"/>
              </w:rPr>
              <w:t>Máy chiếu, phiếu học tập, laptop</w:t>
            </w:r>
          </w:p>
        </w:tc>
        <w:tc>
          <w:tcPr>
            <w:tcW w:w="2550" w:type="dxa"/>
            <w:shd w:val="clear" w:color="auto" w:fill="FFFF00"/>
            <w:vAlign w:val="center"/>
          </w:tcPr>
          <w:p w14:paraId="2ADA7375" w14:textId="08D1DDAD" w:rsidR="007437D0" w:rsidRPr="00B75362" w:rsidRDefault="007437D0" w:rsidP="007437D0">
            <w:pPr>
              <w:spacing w:before="0" w:after="0"/>
              <w:jc w:val="center"/>
              <w:rPr>
                <w:color w:val="FF0000"/>
                <w:sz w:val="24"/>
                <w:szCs w:val="24"/>
              </w:rPr>
            </w:pPr>
            <w:r w:rsidRPr="00B75362">
              <w:rPr>
                <w:color w:val="FF0000"/>
                <w:sz w:val="24"/>
                <w:szCs w:val="24"/>
              </w:rPr>
              <w:t>Phòng học</w:t>
            </w:r>
          </w:p>
        </w:tc>
      </w:tr>
      <w:tr w:rsidR="007437D0" w:rsidRPr="0036399A" w14:paraId="47ED3D4F" w14:textId="77777777" w:rsidTr="007437D0">
        <w:tc>
          <w:tcPr>
            <w:tcW w:w="851" w:type="dxa"/>
          </w:tcPr>
          <w:p w14:paraId="2DF04B1D" w14:textId="762BFDAE" w:rsidR="007437D0" w:rsidRPr="00F842A7" w:rsidRDefault="007437D0" w:rsidP="00A1547D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4815" w:type="dxa"/>
            <w:vAlign w:val="center"/>
          </w:tcPr>
          <w:p w14:paraId="767E55CC" w14:textId="77777777" w:rsidR="007437D0" w:rsidRPr="00F842A7" w:rsidRDefault="007437D0" w:rsidP="00A1547D">
            <w:pPr>
              <w:spacing w:before="0" w:after="0"/>
              <w:rPr>
                <w:sz w:val="24"/>
                <w:szCs w:val="24"/>
              </w:rPr>
            </w:pPr>
            <w:r w:rsidRPr="00F842A7">
              <w:rPr>
                <w:sz w:val="24"/>
                <w:szCs w:val="24"/>
              </w:rPr>
              <w:t>Bài tập các quy tắc đạo hàm</w:t>
            </w:r>
          </w:p>
        </w:tc>
        <w:tc>
          <w:tcPr>
            <w:tcW w:w="1020" w:type="dxa"/>
          </w:tcPr>
          <w:p w14:paraId="67AE7123" w14:textId="77777777" w:rsidR="007437D0" w:rsidRPr="00F842A7" w:rsidRDefault="007437D0" w:rsidP="00A1547D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29" w:type="dxa"/>
          </w:tcPr>
          <w:p w14:paraId="2A37397D" w14:textId="77777777" w:rsidR="007437D0" w:rsidRPr="00F842A7" w:rsidRDefault="007437D0" w:rsidP="00A1547D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Tuần 28</w:t>
            </w:r>
          </w:p>
        </w:tc>
        <w:tc>
          <w:tcPr>
            <w:tcW w:w="4051" w:type="dxa"/>
          </w:tcPr>
          <w:p w14:paraId="23A527DC" w14:textId="77777777" w:rsidR="007437D0" w:rsidRPr="00F842A7" w:rsidRDefault="007437D0" w:rsidP="00A1547D">
            <w:pPr>
              <w:spacing w:before="0" w:after="0"/>
              <w:jc w:val="both"/>
              <w:rPr>
                <w:sz w:val="24"/>
                <w:szCs w:val="24"/>
              </w:rPr>
            </w:pPr>
            <w:r w:rsidRPr="00F842A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2550" w:type="dxa"/>
            <w:vAlign w:val="center"/>
          </w:tcPr>
          <w:p w14:paraId="11F6E649" w14:textId="715E4304" w:rsidR="007437D0" w:rsidRPr="00F842A7" w:rsidRDefault="007437D0" w:rsidP="007437D0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7437D0" w:rsidRPr="0036399A" w14:paraId="0F91F7B7" w14:textId="77777777" w:rsidTr="007437D0">
        <w:tc>
          <w:tcPr>
            <w:tcW w:w="851" w:type="dxa"/>
          </w:tcPr>
          <w:p w14:paraId="7355E1C7" w14:textId="6B9CB661" w:rsidR="007437D0" w:rsidRPr="00F842A7" w:rsidRDefault="007437D0" w:rsidP="00A1547D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4815" w:type="dxa"/>
            <w:vAlign w:val="center"/>
          </w:tcPr>
          <w:p w14:paraId="40C38694" w14:textId="77777777" w:rsidR="007437D0" w:rsidRPr="00F842A7" w:rsidRDefault="007437D0" w:rsidP="00A1547D">
            <w:pPr>
              <w:spacing w:before="0" w:after="0"/>
              <w:rPr>
                <w:sz w:val="24"/>
                <w:szCs w:val="24"/>
              </w:rPr>
            </w:pPr>
            <w:r w:rsidRPr="00F842A7">
              <w:rPr>
                <w:sz w:val="24"/>
                <w:szCs w:val="24"/>
              </w:rPr>
              <w:t>Bài tập quy tắc đạo hàm hàm lượng giác</w:t>
            </w:r>
          </w:p>
        </w:tc>
        <w:tc>
          <w:tcPr>
            <w:tcW w:w="1020" w:type="dxa"/>
          </w:tcPr>
          <w:p w14:paraId="280EBC33" w14:textId="77777777" w:rsidR="007437D0" w:rsidRPr="00F842A7" w:rsidRDefault="007437D0" w:rsidP="00A1547D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29" w:type="dxa"/>
          </w:tcPr>
          <w:p w14:paraId="5856C199" w14:textId="77777777" w:rsidR="007437D0" w:rsidRPr="00F842A7" w:rsidRDefault="007437D0" w:rsidP="00A1547D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Tuần 29</w:t>
            </w:r>
          </w:p>
        </w:tc>
        <w:tc>
          <w:tcPr>
            <w:tcW w:w="4051" w:type="dxa"/>
          </w:tcPr>
          <w:p w14:paraId="134DF8F4" w14:textId="77777777" w:rsidR="007437D0" w:rsidRPr="00F842A7" w:rsidRDefault="007437D0" w:rsidP="00A1547D">
            <w:pPr>
              <w:spacing w:before="0" w:after="0"/>
              <w:jc w:val="both"/>
              <w:rPr>
                <w:sz w:val="24"/>
                <w:szCs w:val="24"/>
              </w:rPr>
            </w:pPr>
            <w:r w:rsidRPr="00F842A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2550" w:type="dxa"/>
            <w:vAlign w:val="center"/>
          </w:tcPr>
          <w:p w14:paraId="31547179" w14:textId="07DC5619" w:rsidR="007437D0" w:rsidRPr="00F842A7" w:rsidRDefault="007437D0" w:rsidP="007437D0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7437D0" w:rsidRPr="0036399A" w14:paraId="704CAF0A" w14:textId="77777777" w:rsidTr="007437D0">
        <w:tc>
          <w:tcPr>
            <w:tcW w:w="851" w:type="dxa"/>
          </w:tcPr>
          <w:p w14:paraId="6DD8E944" w14:textId="08ADE68A" w:rsidR="007437D0" w:rsidRPr="00F842A7" w:rsidRDefault="007437D0" w:rsidP="00A1547D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4815" w:type="dxa"/>
            <w:vAlign w:val="center"/>
          </w:tcPr>
          <w:p w14:paraId="3579C1FA" w14:textId="77777777" w:rsidR="007437D0" w:rsidRPr="00F842A7" w:rsidRDefault="007437D0" w:rsidP="00A1547D">
            <w:pPr>
              <w:spacing w:before="0" w:after="0"/>
              <w:rPr>
                <w:sz w:val="24"/>
                <w:szCs w:val="24"/>
              </w:rPr>
            </w:pPr>
            <w:r w:rsidRPr="00F842A7">
              <w:rPr>
                <w:sz w:val="24"/>
                <w:szCs w:val="24"/>
              </w:rPr>
              <w:t>Bài tập hai mặt phẳng vuông góc</w:t>
            </w:r>
          </w:p>
        </w:tc>
        <w:tc>
          <w:tcPr>
            <w:tcW w:w="1020" w:type="dxa"/>
          </w:tcPr>
          <w:p w14:paraId="1B13596E" w14:textId="77777777" w:rsidR="007437D0" w:rsidRPr="00F842A7" w:rsidRDefault="007437D0" w:rsidP="00A1547D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29" w:type="dxa"/>
          </w:tcPr>
          <w:p w14:paraId="505AA0FC" w14:textId="77777777" w:rsidR="007437D0" w:rsidRPr="00F842A7" w:rsidRDefault="007437D0" w:rsidP="00A1547D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Tuần 30</w:t>
            </w:r>
          </w:p>
        </w:tc>
        <w:tc>
          <w:tcPr>
            <w:tcW w:w="4051" w:type="dxa"/>
          </w:tcPr>
          <w:p w14:paraId="3FDEBD16" w14:textId="77777777" w:rsidR="007437D0" w:rsidRPr="00F842A7" w:rsidRDefault="007437D0" w:rsidP="00A1547D">
            <w:pPr>
              <w:spacing w:before="0" w:after="0"/>
              <w:jc w:val="both"/>
              <w:rPr>
                <w:sz w:val="24"/>
                <w:szCs w:val="24"/>
              </w:rPr>
            </w:pPr>
            <w:r w:rsidRPr="00F842A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2550" w:type="dxa"/>
            <w:vAlign w:val="center"/>
          </w:tcPr>
          <w:p w14:paraId="5F08D127" w14:textId="61855B21" w:rsidR="007437D0" w:rsidRPr="00F842A7" w:rsidRDefault="007437D0" w:rsidP="007437D0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7437D0" w:rsidRPr="0036399A" w14:paraId="4765641D" w14:textId="77777777" w:rsidTr="007437D0">
        <w:tc>
          <w:tcPr>
            <w:tcW w:w="851" w:type="dxa"/>
          </w:tcPr>
          <w:p w14:paraId="48E405B9" w14:textId="6F720A79" w:rsidR="007437D0" w:rsidRPr="00F842A7" w:rsidRDefault="007437D0" w:rsidP="00A1547D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4815" w:type="dxa"/>
            <w:vAlign w:val="center"/>
          </w:tcPr>
          <w:p w14:paraId="6EBC640B" w14:textId="77777777" w:rsidR="007437D0" w:rsidRPr="00F842A7" w:rsidRDefault="007437D0" w:rsidP="00A1547D">
            <w:pPr>
              <w:spacing w:before="0" w:after="0"/>
              <w:rPr>
                <w:sz w:val="24"/>
                <w:szCs w:val="24"/>
              </w:rPr>
            </w:pPr>
            <w:r w:rsidRPr="00F842A7">
              <w:rPr>
                <w:sz w:val="24"/>
                <w:szCs w:val="24"/>
              </w:rPr>
              <w:t>Ôn tập Đại số và giải tích</w:t>
            </w:r>
          </w:p>
        </w:tc>
        <w:tc>
          <w:tcPr>
            <w:tcW w:w="1020" w:type="dxa"/>
          </w:tcPr>
          <w:p w14:paraId="4C56F208" w14:textId="77777777" w:rsidR="007437D0" w:rsidRPr="00F842A7" w:rsidRDefault="007437D0" w:rsidP="00A1547D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29" w:type="dxa"/>
          </w:tcPr>
          <w:p w14:paraId="3E8FF64C" w14:textId="77777777" w:rsidR="007437D0" w:rsidRPr="00F842A7" w:rsidRDefault="007437D0" w:rsidP="00A1547D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Tuần 31, 32</w:t>
            </w:r>
          </w:p>
        </w:tc>
        <w:tc>
          <w:tcPr>
            <w:tcW w:w="4051" w:type="dxa"/>
          </w:tcPr>
          <w:p w14:paraId="33E88FD6" w14:textId="77777777" w:rsidR="007437D0" w:rsidRPr="00F842A7" w:rsidRDefault="007437D0" w:rsidP="00A1547D">
            <w:pPr>
              <w:spacing w:before="0" w:after="0"/>
              <w:jc w:val="both"/>
              <w:rPr>
                <w:sz w:val="24"/>
                <w:szCs w:val="24"/>
              </w:rPr>
            </w:pPr>
            <w:r w:rsidRPr="00F842A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2550" w:type="dxa"/>
            <w:vAlign w:val="center"/>
          </w:tcPr>
          <w:p w14:paraId="7BE2D07E" w14:textId="02D0845A" w:rsidR="007437D0" w:rsidRPr="00F842A7" w:rsidRDefault="007437D0" w:rsidP="007437D0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7437D0" w:rsidRPr="0036399A" w14:paraId="4C1AB624" w14:textId="77777777" w:rsidTr="007437D0">
        <w:tc>
          <w:tcPr>
            <w:tcW w:w="851" w:type="dxa"/>
          </w:tcPr>
          <w:p w14:paraId="17BE8D6C" w14:textId="31474897" w:rsidR="007437D0" w:rsidRPr="00F842A7" w:rsidRDefault="007437D0" w:rsidP="00A1547D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4815" w:type="dxa"/>
            <w:vAlign w:val="center"/>
          </w:tcPr>
          <w:p w14:paraId="04441665" w14:textId="77777777" w:rsidR="007437D0" w:rsidRPr="00F842A7" w:rsidRDefault="007437D0" w:rsidP="00A1547D">
            <w:pPr>
              <w:spacing w:before="0" w:after="0"/>
              <w:rPr>
                <w:sz w:val="24"/>
                <w:szCs w:val="24"/>
              </w:rPr>
            </w:pPr>
            <w:r w:rsidRPr="00F842A7">
              <w:rPr>
                <w:sz w:val="24"/>
                <w:szCs w:val="24"/>
              </w:rPr>
              <w:t>Ôn tập Hình học</w:t>
            </w:r>
          </w:p>
        </w:tc>
        <w:tc>
          <w:tcPr>
            <w:tcW w:w="1020" w:type="dxa"/>
          </w:tcPr>
          <w:p w14:paraId="431BCFF9" w14:textId="77777777" w:rsidR="007437D0" w:rsidRPr="00F842A7" w:rsidRDefault="007437D0" w:rsidP="00A1547D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29" w:type="dxa"/>
          </w:tcPr>
          <w:p w14:paraId="1D064E8A" w14:textId="77777777" w:rsidR="007437D0" w:rsidRPr="00F842A7" w:rsidRDefault="007437D0" w:rsidP="00A1547D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Tuần 33</w:t>
            </w:r>
          </w:p>
        </w:tc>
        <w:tc>
          <w:tcPr>
            <w:tcW w:w="4051" w:type="dxa"/>
          </w:tcPr>
          <w:p w14:paraId="15FFB7C3" w14:textId="77777777" w:rsidR="007437D0" w:rsidRPr="00F842A7" w:rsidRDefault="007437D0" w:rsidP="00A1547D">
            <w:pPr>
              <w:spacing w:before="0" w:after="0"/>
              <w:jc w:val="both"/>
              <w:rPr>
                <w:sz w:val="24"/>
                <w:szCs w:val="24"/>
              </w:rPr>
            </w:pPr>
            <w:r w:rsidRPr="00F842A7">
              <w:rPr>
                <w:sz w:val="24"/>
                <w:szCs w:val="24"/>
              </w:rPr>
              <w:t>Máy chiếu, phiếu học tập, laptop</w:t>
            </w:r>
          </w:p>
        </w:tc>
        <w:tc>
          <w:tcPr>
            <w:tcW w:w="2550" w:type="dxa"/>
            <w:vAlign w:val="center"/>
          </w:tcPr>
          <w:p w14:paraId="0E396D17" w14:textId="78C02AB8" w:rsidR="007437D0" w:rsidRPr="00F842A7" w:rsidRDefault="007437D0" w:rsidP="007437D0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Phòng học</w:t>
            </w:r>
          </w:p>
        </w:tc>
      </w:tr>
      <w:tr w:rsidR="00B75362" w:rsidRPr="00B75362" w14:paraId="4BB19EB0" w14:textId="77777777" w:rsidTr="00B75362">
        <w:tc>
          <w:tcPr>
            <w:tcW w:w="851" w:type="dxa"/>
            <w:shd w:val="clear" w:color="auto" w:fill="FFFF00"/>
          </w:tcPr>
          <w:p w14:paraId="37CA520E" w14:textId="547F7CDE" w:rsidR="007437D0" w:rsidRPr="00B75362" w:rsidRDefault="007437D0" w:rsidP="00A1547D">
            <w:pPr>
              <w:spacing w:before="0" w:after="0"/>
              <w:jc w:val="center"/>
              <w:rPr>
                <w:b/>
                <w:color w:val="FF0000"/>
                <w:sz w:val="24"/>
                <w:szCs w:val="24"/>
              </w:rPr>
            </w:pPr>
            <w:r w:rsidRPr="00B75362">
              <w:rPr>
                <w:b/>
                <w:color w:val="FF0000"/>
                <w:sz w:val="24"/>
                <w:szCs w:val="24"/>
              </w:rPr>
              <w:t>28</w:t>
            </w:r>
          </w:p>
        </w:tc>
        <w:tc>
          <w:tcPr>
            <w:tcW w:w="4815" w:type="dxa"/>
            <w:shd w:val="clear" w:color="auto" w:fill="FFFF00"/>
            <w:vAlign w:val="center"/>
          </w:tcPr>
          <w:p w14:paraId="67BAA7CB" w14:textId="77777777" w:rsidR="007437D0" w:rsidRPr="00B75362" w:rsidRDefault="007437D0" w:rsidP="00A1547D">
            <w:pPr>
              <w:spacing w:before="0" w:after="0"/>
              <w:rPr>
                <w:color w:val="FF0000"/>
                <w:sz w:val="24"/>
                <w:szCs w:val="24"/>
              </w:rPr>
            </w:pPr>
            <w:r w:rsidRPr="00B75362">
              <w:rPr>
                <w:color w:val="FF0000"/>
                <w:sz w:val="24"/>
                <w:szCs w:val="24"/>
              </w:rPr>
              <w:t>Ôn tập HK2</w:t>
            </w:r>
          </w:p>
        </w:tc>
        <w:tc>
          <w:tcPr>
            <w:tcW w:w="1020" w:type="dxa"/>
            <w:shd w:val="clear" w:color="auto" w:fill="FFFF00"/>
          </w:tcPr>
          <w:p w14:paraId="7EC4063C" w14:textId="77777777" w:rsidR="007437D0" w:rsidRPr="00B75362" w:rsidRDefault="007437D0" w:rsidP="00A1547D">
            <w:pPr>
              <w:spacing w:before="0" w:after="0"/>
              <w:jc w:val="center"/>
              <w:rPr>
                <w:color w:val="FF0000"/>
                <w:sz w:val="24"/>
                <w:szCs w:val="24"/>
              </w:rPr>
            </w:pPr>
            <w:r w:rsidRPr="00B75362">
              <w:rPr>
                <w:color w:val="FF0000"/>
                <w:sz w:val="24"/>
                <w:szCs w:val="24"/>
              </w:rPr>
              <w:t>2</w:t>
            </w:r>
          </w:p>
        </w:tc>
        <w:tc>
          <w:tcPr>
            <w:tcW w:w="1829" w:type="dxa"/>
            <w:shd w:val="clear" w:color="auto" w:fill="FFFF00"/>
          </w:tcPr>
          <w:p w14:paraId="413036CA" w14:textId="77777777" w:rsidR="007437D0" w:rsidRPr="00B75362" w:rsidRDefault="007437D0" w:rsidP="00A1547D">
            <w:pPr>
              <w:spacing w:before="0" w:after="0"/>
              <w:jc w:val="center"/>
              <w:rPr>
                <w:color w:val="FF0000"/>
                <w:sz w:val="24"/>
                <w:szCs w:val="24"/>
                <w:lang w:val="vi-VN"/>
              </w:rPr>
            </w:pPr>
            <w:r w:rsidRPr="00B75362">
              <w:rPr>
                <w:color w:val="FF0000"/>
                <w:sz w:val="24"/>
                <w:szCs w:val="24"/>
              </w:rPr>
              <w:t>Tuần 34, 35</w:t>
            </w:r>
          </w:p>
        </w:tc>
        <w:tc>
          <w:tcPr>
            <w:tcW w:w="4051" w:type="dxa"/>
            <w:shd w:val="clear" w:color="auto" w:fill="FFFF00"/>
          </w:tcPr>
          <w:p w14:paraId="71B2BB1F" w14:textId="77777777" w:rsidR="007437D0" w:rsidRPr="00B75362" w:rsidRDefault="007437D0" w:rsidP="00A1547D">
            <w:pPr>
              <w:spacing w:before="0" w:after="0"/>
              <w:jc w:val="both"/>
              <w:rPr>
                <w:color w:val="FF0000"/>
                <w:sz w:val="24"/>
                <w:szCs w:val="24"/>
              </w:rPr>
            </w:pPr>
            <w:r w:rsidRPr="00B75362">
              <w:rPr>
                <w:color w:val="FF0000"/>
                <w:sz w:val="24"/>
                <w:szCs w:val="24"/>
              </w:rPr>
              <w:t>Máy chiếu, phiếu học tập, laptop</w:t>
            </w:r>
          </w:p>
        </w:tc>
        <w:tc>
          <w:tcPr>
            <w:tcW w:w="2550" w:type="dxa"/>
            <w:shd w:val="clear" w:color="auto" w:fill="FFFF00"/>
            <w:vAlign w:val="center"/>
          </w:tcPr>
          <w:p w14:paraId="70C188FF" w14:textId="7F452459" w:rsidR="007437D0" w:rsidRPr="00B75362" w:rsidRDefault="007437D0" w:rsidP="007437D0">
            <w:pPr>
              <w:spacing w:before="0" w:after="0"/>
              <w:jc w:val="center"/>
              <w:rPr>
                <w:color w:val="FF0000"/>
                <w:sz w:val="24"/>
                <w:szCs w:val="24"/>
              </w:rPr>
            </w:pPr>
            <w:r w:rsidRPr="00B75362">
              <w:rPr>
                <w:color w:val="FF0000"/>
                <w:sz w:val="24"/>
                <w:szCs w:val="24"/>
              </w:rPr>
              <w:t>Phòng học</w:t>
            </w:r>
          </w:p>
        </w:tc>
      </w:tr>
    </w:tbl>
    <w:p w14:paraId="6C305941" w14:textId="77777777" w:rsidR="001D4783" w:rsidRPr="004317E4" w:rsidRDefault="001D4783" w:rsidP="001D4783">
      <w:pPr>
        <w:jc w:val="both"/>
        <w:rPr>
          <w:i/>
          <w:iCs/>
          <w:sz w:val="24"/>
          <w:szCs w:val="24"/>
          <w:lang w:val="vi-VN"/>
        </w:rPr>
      </w:pPr>
      <w:r w:rsidRPr="0025531B">
        <w:rPr>
          <w:b/>
          <w:bCs/>
          <w:szCs w:val="28"/>
          <w:lang w:val="vi-VN"/>
        </w:rPr>
        <w:t>II. Nhiệm vụ khác (nếu có):</w:t>
      </w:r>
      <w:r w:rsidRPr="004317E4">
        <w:rPr>
          <w:b/>
          <w:bCs/>
          <w:sz w:val="24"/>
          <w:szCs w:val="24"/>
          <w:lang w:val="vi-VN"/>
        </w:rPr>
        <w:t xml:space="preserve"> </w:t>
      </w:r>
      <w:r w:rsidRPr="004317E4">
        <w:rPr>
          <w:i/>
          <w:iCs/>
          <w:sz w:val="24"/>
          <w:szCs w:val="24"/>
          <w:lang w:val="vi-VN"/>
        </w:rPr>
        <w:t>(Bồi dưỡng học sinh giỏi; Tổ chức hoạt động giáo dục...)</w:t>
      </w:r>
    </w:p>
    <w:p w14:paraId="15DD09FA" w14:textId="3F0CBF61" w:rsidR="001D4783" w:rsidRPr="0025531B" w:rsidRDefault="001D4783" w:rsidP="001D4783">
      <w:pPr>
        <w:ind w:left="567"/>
        <w:jc w:val="both"/>
        <w:rPr>
          <w:b/>
          <w:bCs/>
          <w:szCs w:val="28"/>
        </w:rPr>
      </w:pPr>
      <w:r w:rsidRPr="0025531B">
        <w:rPr>
          <w:b/>
          <w:bCs/>
          <w:szCs w:val="28"/>
          <w:lang w:val="vi-VN"/>
        </w:rPr>
        <w:t>1. Bồi dưỡng học sinh giỏi khối 12:</w:t>
      </w:r>
      <w:r>
        <w:rPr>
          <w:b/>
          <w:bCs/>
          <w:szCs w:val="28"/>
        </w:rPr>
        <w:t xml:space="preserve"> ……</w:t>
      </w:r>
    </w:p>
    <w:p w14:paraId="485BFE39" w14:textId="62D571E7" w:rsidR="00A1547D" w:rsidRDefault="001D4783" w:rsidP="001D4783">
      <w:pPr>
        <w:ind w:left="567"/>
        <w:jc w:val="both"/>
        <w:rPr>
          <w:b/>
          <w:bCs/>
          <w:szCs w:val="28"/>
        </w:rPr>
      </w:pPr>
      <w:r w:rsidRPr="0025531B">
        <w:rPr>
          <w:b/>
          <w:bCs/>
          <w:szCs w:val="28"/>
          <w:lang w:val="vi-VN"/>
        </w:rPr>
        <w:t>2. Chủ nhiệm lớ</w:t>
      </w:r>
      <w:r>
        <w:rPr>
          <w:b/>
          <w:bCs/>
          <w:szCs w:val="28"/>
          <w:lang w:val="vi-VN"/>
        </w:rPr>
        <w:t>p</w:t>
      </w:r>
      <w:r w:rsidRPr="0025531B">
        <w:rPr>
          <w:b/>
          <w:bCs/>
          <w:szCs w:val="28"/>
          <w:lang w:val="vi-VN"/>
        </w:rPr>
        <w:t>:</w:t>
      </w:r>
      <w:r w:rsidR="00ED1257">
        <w:rPr>
          <w:b/>
          <w:bCs/>
          <w:szCs w:val="28"/>
        </w:rPr>
        <w:t xml:space="preserve"> ……</w:t>
      </w:r>
    </w:p>
    <w:p w14:paraId="317F8F2C" w14:textId="47540550" w:rsidR="00ED1257" w:rsidRPr="00ED1257" w:rsidRDefault="00ED1257" w:rsidP="001D4783">
      <w:pPr>
        <w:ind w:left="567"/>
        <w:jc w:val="both"/>
        <w:rPr>
          <w:bCs/>
          <w:szCs w:val="28"/>
        </w:rPr>
      </w:pPr>
      <w:r w:rsidRPr="00ED1257">
        <w:rPr>
          <w:bCs/>
          <w:szCs w:val="28"/>
        </w:rPr>
        <w:t>- Tổng số học sinh: ……(gồm … nam và … nữ)</w:t>
      </w:r>
    </w:p>
    <w:tbl>
      <w:tblPr>
        <w:tblStyle w:val="TableGrid"/>
        <w:tblW w:w="553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91"/>
        <w:gridCol w:w="8088"/>
      </w:tblGrid>
      <w:tr w:rsidR="00A1547D" w:rsidRPr="006C0D6D" w14:paraId="29BDCB1D" w14:textId="77777777" w:rsidTr="00A1547D">
        <w:tc>
          <w:tcPr>
            <w:tcW w:w="2443" w:type="pct"/>
          </w:tcPr>
          <w:p w14:paraId="5CCA1FA8" w14:textId="77777777" w:rsidR="00A1547D" w:rsidRDefault="00A1547D" w:rsidP="00A1547D">
            <w:pPr>
              <w:jc w:val="center"/>
              <w:rPr>
                <w:b/>
                <w:bCs/>
                <w:lang w:val="vi-VN"/>
              </w:rPr>
            </w:pPr>
          </w:p>
          <w:p w14:paraId="512D6239" w14:textId="77777777" w:rsidR="00A1547D" w:rsidRPr="00852E10" w:rsidRDefault="00A1547D" w:rsidP="00A1547D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14:paraId="551DF7A7" w14:textId="77777777" w:rsidR="00A1547D" w:rsidRPr="006C0D6D" w:rsidRDefault="00A1547D" w:rsidP="00A1547D">
            <w:pPr>
              <w:jc w:val="center"/>
              <w:rPr>
                <w:b/>
                <w:b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</w:tc>
        <w:tc>
          <w:tcPr>
            <w:tcW w:w="2384" w:type="pct"/>
          </w:tcPr>
          <w:p w14:paraId="79B29E6D" w14:textId="77777777" w:rsidR="00A1547D" w:rsidRDefault="00A1547D" w:rsidP="00A1547D">
            <w:pPr>
              <w:jc w:val="center"/>
              <w:rPr>
                <w:bCs/>
                <w:i/>
              </w:rPr>
            </w:pPr>
          </w:p>
          <w:p w14:paraId="5474B6DB" w14:textId="357AF498" w:rsidR="00A1547D" w:rsidRPr="00C020F1" w:rsidRDefault="006D4405" w:rsidP="00A1547D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Đông Giang, ngày 05</w:t>
            </w:r>
            <w:r w:rsidR="00A1547D" w:rsidRPr="00C020F1">
              <w:rPr>
                <w:bCs/>
                <w:i/>
              </w:rPr>
              <w:t xml:space="preserve"> tháng </w:t>
            </w:r>
            <w:r w:rsidR="00C32F90">
              <w:rPr>
                <w:bCs/>
                <w:i/>
              </w:rPr>
              <w:t>9</w:t>
            </w:r>
            <w:r w:rsidR="00A1547D" w:rsidRPr="00C020F1">
              <w:rPr>
                <w:bCs/>
                <w:i/>
              </w:rPr>
              <w:t xml:space="preserve">  năm </w:t>
            </w:r>
            <w:r w:rsidR="00C32F90">
              <w:rPr>
                <w:bCs/>
                <w:i/>
              </w:rPr>
              <w:t>2022</w:t>
            </w:r>
          </w:p>
          <w:p w14:paraId="1C97C1C2" w14:textId="25FBF607" w:rsidR="00A1547D" w:rsidRPr="00FB6FC5" w:rsidRDefault="00FB6FC5" w:rsidP="00A154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GIÁO VIÊN</w:t>
            </w:r>
          </w:p>
          <w:p w14:paraId="04F0ECEC" w14:textId="77777777" w:rsidR="00A1547D" w:rsidRPr="006C0D6D" w:rsidRDefault="00A1547D" w:rsidP="00A1547D">
            <w:pPr>
              <w:jc w:val="center"/>
              <w:rPr>
                <w:b/>
                <w:b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</w:tc>
      </w:tr>
    </w:tbl>
    <w:p w14:paraId="7125E5E8" w14:textId="77777777" w:rsidR="00A1547D" w:rsidRDefault="00A1547D" w:rsidP="00A1547D">
      <w:pPr>
        <w:jc w:val="both"/>
      </w:pPr>
    </w:p>
    <w:p w14:paraId="3E5DA80D" w14:textId="77777777" w:rsidR="00A1547D" w:rsidRDefault="00A1547D" w:rsidP="00A1547D">
      <w:pPr>
        <w:tabs>
          <w:tab w:val="left" w:pos="3875"/>
        </w:tabs>
      </w:pPr>
    </w:p>
    <w:p w14:paraId="0C34B32B" w14:textId="20698EBF" w:rsidR="00A1547D" w:rsidRPr="00570DCC" w:rsidRDefault="00FB6FC5" w:rsidP="00570DCC">
      <w:pPr>
        <w:tabs>
          <w:tab w:val="left" w:pos="2880"/>
        </w:tabs>
        <w:rPr>
          <w:b/>
        </w:rPr>
      </w:pPr>
      <w:r>
        <w:tab/>
        <w:t xml:space="preserve">     </w:t>
      </w:r>
      <w:r w:rsidR="00A1547D" w:rsidRPr="00570DCC">
        <w:rPr>
          <w:b/>
        </w:rPr>
        <w:t>A Lăng Hậ</w:t>
      </w:r>
      <w:r w:rsidR="00A1547D">
        <w:rPr>
          <w:b/>
        </w:rPr>
        <w:t xml:space="preserve">u </w:t>
      </w:r>
      <w:r w:rsidR="00A1547D">
        <w:rPr>
          <w:b/>
        </w:rPr>
        <w:tab/>
      </w:r>
      <w:r w:rsidR="00A1547D">
        <w:rPr>
          <w:b/>
        </w:rPr>
        <w:tab/>
      </w:r>
      <w:r w:rsidR="00A1547D">
        <w:rPr>
          <w:b/>
        </w:rPr>
        <w:tab/>
      </w:r>
      <w:r w:rsidR="00A1547D">
        <w:rPr>
          <w:b/>
        </w:rPr>
        <w:tab/>
      </w:r>
      <w:r w:rsidR="00A1547D">
        <w:rPr>
          <w:b/>
        </w:rPr>
        <w:tab/>
      </w:r>
      <w:r w:rsidR="00A1547D">
        <w:rPr>
          <w:b/>
        </w:rPr>
        <w:tab/>
      </w:r>
      <w:r w:rsidR="00A1547D">
        <w:rPr>
          <w:b/>
        </w:rPr>
        <w:tab/>
        <w:t xml:space="preserve">       </w:t>
      </w:r>
      <w:r>
        <w:rPr>
          <w:b/>
        </w:rPr>
        <w:t xml:space="preserve">                    A Lăng Hậu</w:t>
      </w:r>
    </w:p>
    <w:sectPr w:rsidR="00A1547D" w:rsidRPr="00570DCC" w:rsidSect="00370A48">
      <w:footerReference w:type="default" r:id="rId9"/>
      <w:pgSz w:w="16840" w:h="11901" w:orient="landscape" w:code="9"/>
      <w:pgMar w:top="1134" w:right="1134" w:bottom="630" w:left="1134" w:header="720" w:footer="24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639A72" w14:textId="77777777" w:rsidR="00812F41" w:rsidRDefault="00812F41" w:rsidP="004123CF">
      <w:pPr>
        <w:spacing w:before="0" w:after="0"/>
      </w:pPr>
      <w:r>
        <w:separator/>
      </w:r>
    </w:p>
  </w:endnote>
  <w:endnote w:type="continuationSeparator" w:id="0">
    <w:p w14:paraId="2D2F6A2E" w14:textId="77777777" w:rsidR="00812F41" w:rsidRDefault="00812F41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F2B4AC" w14:textId="5FF2D5C4" w:rsidR="0049799F" w:rsidRPr="001D64DE" w:rsidRDefault="0049799F">
    <w:pPr>
      <w:pStyle w:val="Footer"/>
      <w:jc w:val="right"/>
      <w:rPr>
        <w:sz w:val="24"/>
      </w:rPr>
    </w:pPr>
    <w:r w:rsidRPr="001D64DE">
      <w:rPr>
        <w:sz w:val="24"/>
      </w:rPr>
      <w:t xml:space="preserve">Trang </w:t>
    </w:r>
    <w:sdt>
      <w:sdtPr>
        <w:rPr>
          <w:sz w:val="24"/>
        </w:rPr>
        <w:id w:val="18702530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1D64DE">
          <w:rPr>
            <w:sz w:val="24"/>
          </w:rPr>
          <w:fldChar w:fldCharType="begin"/>
        </w:r>
        <w:r w:rsidRPr="001D64DE">
          <w:rPr>
            <w:sz w:val="24"/>
          </w:rPr>
          <w:instrText xml:space="preserve"> PAGE   \* MERGEFORMAT </w:instrText>
        </w:r>
        <w:r w:rsidRPr="001D64DE">
          <w:rPr>
            <w:sz w:val="24"/>
          </w:rPr>
          <w:fldChar w:fldCharType="separate"/>
        </w:r>
        <w:r w:rsidR="00207460">
          <w:rPr>
            <w:noProof/>
            <w:sz w:val="24"/>
          </w:rPr>
          <w:t>8</w:t>
        </w:r>
        <w:r w:rsidRPr="001D64DE">
          <w:rPr>
            <w:noProof/>
            <w:sz w:val="24"/>
          </w:rPr>
          <w:fldChar w:fldCharType="end"/>
        </w:r>
      </w:sdtContent>
    </w:sdt>
  </w:p>
  <w:p w14:paraId="2E5CB9DA" w14:textId="77777777" w:rsidR="0049799F" w:rsidRDefault="0049799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0F6B9D" w14:textId="77777777" w:rsidR="00812F41" w:rsidRDefault="00812F41" w:rsidP="004123CF">
      <w:pPr>
        <w:spacing w:before="0" w:after="0"/>
      </w:pPr>
      <w:r>
        <w:separator/>
      </w:r>
    </w:p>
  </w:footnote>
  <w:footnote w:type="continuationSeparator" w:id="0">
    <w:p w14:paraId="5083EDD2" w14:textId="77777777" w:rsidR="00812F41" w:rsidRDefault="00812F41" w:rsidP="004123C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24C07"/>
    <w:multiLevelType w:val="hybridMultilevel"/>
    <w:tmpl w:val="DAAC8254"/>
    <w:lvl w:ilvl="0" w:tplc="195EAE5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B62B7"/>
    <w:multiLevelType w:val="hybridMultilevel"/>
    <w:tmpl w:val="C3D437A8"/>
    <w:lvl w:ilvl="0" w:tplc="C0A63656">
      <w:start w:val="4"/>
      <w:numFmt w:val="decimal"/>
      <w:lvlText w:val="Chủ đề  %1."/>
      <w:lvlJc w:val="right"/>
      <w:pPr>
        <w:ind w:left="720" w:hanging="360"/>
      </w:pPr>
      <w:rPr>
        <w:rFonts w:ascii="Times New Roman" w:hAnsi="Times New Roman" w:hint="default"/>
        <w:b/>
        <w:color w:val="FF0000"/>
        <w:sz w:val="26"/>
        <w:szCs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F52F1"/>
    <w:multiLevelType w:val="hybridMultilevel"/>
    <w:tmpl w:val="AB14A244"/>
    <w:lvl w:ilvl="0" w:tplc="8A1AA32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2803F8"/>
    <w:multiLevelType w:val="hybridMultilevel"/>
    <w:tmpl w:val="744AD2F8"/>
    <w:lvl w:ilvl="0" w:tplc="6F628B74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24AC2484"/>
    <w:multiLevelType w:val="hybridMultilevel"/>
    <w:tmpl w:val="7B18BD66"/>
    <w:lvl w:ilvl="0" w:tplc="7DA83C1C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>
    <w:nsid w:val="2E7F07D1"/>
    <w:multiLevelType w:val="hybridMultilevel"/>
    <w:tmpl w:val="07D4AC10"/>
    <w:lvl w:ilvl="0" w:tplc="7DB2AB9E">
      <w:start w:val="5"/>
      <w:numFmt w:val="decimal"/>
      <w:lvlText w:val="Chủ đề  %1."/>
      <w:lvlJc w:val="right"/>
      <w:pPr>
        <w:ind w:left="720" w:hanging="360"/>
      </w:pPr>
      <w:rPr>
        <w:rFonts w:ascii="Times New Roman" w:hAnsi="Times New Roman" w:hint="default"/>
        <w:b/>
        <w:color w:val="FF0000"/>
        <w:sz w:val="26"/>
        <w:szCs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FF74BD"/>
    <w:multiLevelType w:val="hybridMultilevel"/>
    <w:tmpl w:val="0B9EF69E"/>
    <w:lvl w:ilvl="0" w:tplc="DD5E135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8C6E5D"/>
    <w:multiLevelType w:val="hybridMultilevel"/>
    <w:tmpl w:val="BE5C55C4"/>
    <w:lvl w:ilvl="0" w:tplc="1DFA6D8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4E745E"/>
    <w:multiLevelType w:val="hybridMultilevel"/>
    <w:tmpl w:val="2C60A7EC"/>
    <w:lvl w:ilvl="0" w:tplc="E1BEF756">
      <w:start w:val="1"/>
      <w:numFmt w:val="decimal"/>
      <w:lvlText w:val="Chủ đề  %1."/>
      <w:lvlJc w:val="right"/>
      <w:pPr>
        <w:ind w:left="720" w:hanging="360"/>
      </w:pPr>
      <w:rPr>
        <w:rFonts w:ascii="Times New Roman" w:hAnsi="Times New Roman" w:hint="default"/>
        <w:b/>
        <w:color w:val="FF0000"/>
        <w:sz w:val="26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874809"/>
    <w:multiLevelType w:val="hybridMultilevel"/>
    <w:tmpl w:val="6F1ABAC0"/>
    <w:lvl w:ilvl="0" w:tplc="7A601340">
      <w:start w:val="1"/>
      <w:numFmt w:val="decimal"/>
      <w:lvlText w:val="Chủ đề  %1."/>
      <w:lvlJc w:val="right"/>
      <w:pPr>
        <w:ind w:left="450" w:hanging="360"/>
      </w:pPr>
      <w:rPr>
        <w:rFonts w:ascii="Times New Roman" w:hAnsi="Times New Roman" w:hint="default"/>
        <w:b/>
        <w:color w:val="FF0000"/>
        <w:sz w:val="26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9"/>
  </w:num>
  <w:num w:numId="5">
    <w:abstractNumId w:val="2"/>
  </w:num>
  <w:num w:numId="6">
    <w:abstractNumId w:val="1"/>
  </w:num>
  <w:num w:numId="7">
    <w:abstractNumId w:val="5"/>
  </w:num>
  <w:num w:numId="8">
    <w:abstractNumId w:val="7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02FF1"/>
    <w:rsid w:val="00011138"/>
    <w:rsid w:val="00017C78"/>
    <w:rsid w:val="00025670"/>
    <w:rsid w:val="00040352"/>
    <w:rsid w:val="00047004"/>
    <w:rsid w:val="00055022"/>
    <w:rsid w:val="00055871"/>
    <w:rsid w:val="00060586"/>
    <w:rsid w:val="00092238"/>
    <w:rsid w:val="00093357"/>
    <w:rsid w:val="000A1AB7"/>
    <w:rsid w:val="000A2687"/>
    <w:rsid w:val="000B1B15"/>
    <w:rsid w:val="000B4834"/>
    <w:rsid w:val="000B6402"/>
    <w:rsid w:val="000C1A4C"/>
    <w:rsid w:val="000C6B69"/>
    <w:rsid w:val="000D31A1"/>
    <w:rsid w:val="000D7C7B"/>
    <w:rsid w:val="000E6D05"/>
    <w:rsid w:val="001013D1"/>
    <w:rsid w:val="00116B7F"/>
    <w:rsid w:val="001218ED"/>
    <w:rsid w:val="00124898"/>
    <w:rsid w:val="00125FB8"/>
    <w:rsid w:val="0013067D"/>
    <w:rsid w:val="00140A8A"/>
    <w:rsid w:val="0014283C"/>
    <w:rsid w:val="001435A5"/>
    <w:rsid w:val="00145474"/>
    <w:rsid w:val="00146E09"/>
    <w:rsid w:val="001540FE"/>
    <w:rsid w:val="00157BDB"/>
    <w:rsid w:val="00157D4B"/>
    <w:rsid w:val="00160A14"/>
    <w:rsid w:val="00170A1A"/>
    <w:rsid w:val="00181906"/>
    <w:rsid w:val="00185D5F"/>
    <w:rsid w:val="00186305"/>
    <w:rsid w:val="001867C2"/>
    <w:rsid w:val="001966AA"/>
    <w:rsid w:val="00196A88"/>
    <w:rsid w:val="001B0632"/>
    <w:rsid w:val="001C2D85"/>
    <w:rsid w:val="001C5084"/>
    <w:rsid w:val="001D35B4"/>
    <w:rsid w:val="001D4783"/>
    <w:rsid w:val="001D64DE"/>
    <w:rsid w:val="001D707C"/>
    <w:rsid w:val="001D71F4"/>
    <w:rsid w:val="001E023F"/>
    <w:rsid w:val="001F0C19"/>
    <w:rsid w:val="00201FDA"/>
    <w:rsid w:val="00207311"/>
    <w:rsid w:val="00207460"/>
    <w:rsid w:val="00215A21"/>
    <w:rsid w:val="00222EE7"/>
    <w:rsid w:val="00230A11"/>
    <w:rsid w:val="00231A6F"/>
    <w:rsid w:val="002340F9"/>
    <w:rsid w:val="00234260"/>
    <w:rsid w:val="00234A54"/>
    <w:rsid w:val="002426BA"/>
    <w:rsid w:val="00245FC6"/>
    <w:rsid w:val="00262A5D"/>
    <w:rsid w:val="00267413"/>
    <w:rsid w:val="00270DA9"/>
    <w:rsid w:val="00272AB8"/>
    <w:rsid w:val="00274CF1"/>
    <w:rsid w:val="002822E2"/>
    <w:rsid w:val="00284400"/>
    <w:rsid w:val="002859A8"/>
    <w:rsid w:val="00285BA4"/>
    <w:rsid w:val="00286013"/>
    <w:rsid w:val="002A6158"/>
    <w:rsid w:val="002B229E"/>
    <w:rsid w:val="002B625F"/>
    <w:rsid w:val="002C4F67"/>
    <w:rsid w:val="002E5C43"/>
    <w:rsid w:val="002E78CB"/>
    <w:rsid w:val="002F37F3"/>
    <w:rsid w:val="002F522D"/>
    <w:rsid w:val="002F5E36"/>
    <w:rsid w:val="002F7673"/>
    <w:rsid w:val="0030217A"/>
    <w:rsid w:val="00305008"/>
    <w:rsid w:val="003126E1"/>
    <w:rsid w:val="00321442"/>
    <w:rsid w:val="00330F1F"/>
    <w:rsid w:val="00332EBE"/>
    <w:rsid w:val="003407A8"/>
    <w:rsid w:val="0034330E"/>
    <w:rsid w:val="003436C7"/>
    <w:rsid w:val="0035152A"/>
    <w:rsid w:val="003645A6"/>
    <w:rsid w:val="0036610E"/>
    <w:rsid w:val="00370A48"/>
    <w:rsid w:val="00376BA4"/>
    <w:rsid w:val="003802AD"/>
    <w:rsid w:val="00387E8F"/>
    <w:rsid w:val="003925F3"/>
    <w:rsid w:val="0039737A"/>
    <w:rsid w:val="003A207D"/>
    <w:rsid w:val="003A341F"/>
    <w:rsid w:val="003B0D35"/>
    <w:rsid w:val="003B2109"/>
    <w:rsid w:val="003C3412"/>
    <w:rsid w:val="003D1D7D"/>
    <w:rsid w:val="003D2ED7"/>
    <w:rsid w:val="003E1AC0"/>
    <w:rsid w:val="003E289C"/>
    <w:rsid w:val="003E500E"/>
    <w:rsid w:val="003E5D5F"/>
    <w:rsid w:val="003E610D"/>
    <w:rsid w:val="003E6581"/>
    <w:rsid w:val="003F0DF2"/>
    <w:rsid w:val="003F1461"/>
    <w:rsid w:val="004105D1"/>
    <w:rsid w:val="004123CF"/>
    <w:rsid w:val="0042130F"/>
    <w:rsid w:val="00424351"/>
    <w:rsid w:val="00426B93"/>
    <w:rsid w:val="00430604"/>
    <w:rsid w:val="00430793"/>
    <w:rsid w:val="00434D1C"/>
    <w:rsid w:val="00436A9E"/>
    <w:rsid w:val="00436CDB"/>
    <w:rsid w:val="00437506"/>
    <w:rsid w:val="0044275E"/>
    <w:rsid w:val="00450390"/>
    <w:rsid w:val="00451BEA"/>
    <w:rsid w:val="0045212C"/>
    <w:rsid w:val="00461764"/>
    <w:rsid w:val="0046206B"/>
    <w:rsid w:val="00467E6C"/>
    <w:rsid w:val="00475832"/>
    <w:rsid w:val="00476C13"/>
    <w:rsid w:val="00481B19"/>
    <w:rsid w:val="004847B1"/>
    <w:rsid w:val="00486A30"/>
    <w:rsid w:val="00493019"/>
    <w:rsid w:val="00494B5E"/>
    <w:rsid w:val="00495052"/>
    <w:rsid w:val="0049799F"/>
    <w:rsid w:val="00497D4A"/>
    <w:rsid w:val="004A7D68"/>
    <w:rsid w:val="004A7EAD"/>
    <w:rsid w:val="004B303E"/>
    <w:rsid w:val="004D3DEC"/>
    <w:rsid w:val="004D4F83"/>
    <w:rsid w:val="004E0AFD"/>
    <w:rsid w:val="004E6967"/>
    <w:rsid w:val="004F493E"/>
    <w:rsid w:val="005119C3"/>
    <w:rsid w:val="005160AA"/>
    <w:rsid w:val="00516588"/>
    <w:rsid w:val="005236D5"/>
    <w:rsid w:val="0052558B"/>
    <w:rsid w:val="0053468C"/>
    <w:rsid w:val="00535AA3"/>
    <w:rsid w:val="00536644"/>
    <w:rsid w:val="0054092D"/>
    <w:rsid w:val="00540D06"/>
    <w:rsid w:val="00546C7E"/>
    <w:rsid w:val="00546E63"/>
    <w:rsid w:val="005515FC"/>
    <w:rsid w:val="0055236B"/>
    <w:rsid w:val="005564C5"/>
    <w:rsid w:val="00570DCC"/>
    <w:rsid w:val="0058432C"/>
    <w:rsid w:val="005A5D21"/>
    <w:rsid w:val="005B22F0"/>
    <w:rsid w:val="005B7F1C"/>
    <w:rsid w:val="005C1A4D"/>
    <w:rsid w:val="005C778C"/>
    <w:rsid w:val="005D3148"/>
    <w:rsid w:val="005D4022"/>
    <w:rsid w:val="005E2F7E"/>
    <w:rsid w:val="005E6580"/>
    <w:rsid w:val="005F5A99"/>
    <w:rsid w:val="00605F2B"/>
    <w:rsid w:val="00636076"/>
    <w:rsid w:val="00636961"/>
    <w:rsid w:val="00640294"/>
    <w:rsid w:val="00644913"/>
    <w:rsid w:val="00650371"/>
    <w:rsid w:val="006537A1"/>
    <w:rsid w:val="00654E6A"/>
    <w:rsid w:val="00660167"/>
    <w:rsid w:val="00664508"/>
    <w:rsid w:val="00670CCE"/>
    <w:rsid w:val="00680186"/>
    <w:rsid w:val="006916CA"/>
    <w:rsid w:val="006A2022"/>
    <w:rsid w:val="006B5A0E"/>
    <w:rsid w:val="006C0D6D"/>
    <w:rsid w:val="006C28EF"/>
    <w:rsid w:val="006C3750"/>
    <w:rsid w:val="006C386D"/>
    <w:rsid w:val="006D4405"/>
    <w:rsid w:val="006E0DC5"/>
    <w:rsid w:val="006E29F1"/>
    <w:rsid w:val="006E6148"/>
    <w:rsid w:val="006F0BD4"/>
    <w:rsid w:val="006F52C8"/>
    <w:rsid w:val="0070002F"/>
    <w:rsid w:val="00705A31"/>
    <w:rsid w:val="0072448F"/>
    <w:rsid w:val="00734CFC"/>
    <w:rsid w:val="00743378"/>
    <w:rsid w:val="007437D0"/>
    <w:rsid w:val="007437FB"/>
    <w:rsid w:val="007441FF"/>
    <w:rsid w:val="00747770"/>
    <w:rsid w:val="007540E0"/>
    <w:rsid w:val="007551B4"/>
    <w:rsid w:val="00765794"/>
    <w:rsid w:val="00766503"/>
    <w:rsid w:val="00776697"/>
    <w:rsid w:val="0077774F"/>
    <w:rsid w:val="00780FE6"/>
    <w:rsid w:val="0078400D"/>
    <w:rsid w:val="007A350F"/>
    <w:rsid w:val="007A35CE"/>
    <w:rsid w:val="007A75EE"/>
    <w:rsid w:val="007B3F40"/>
    <w:rsid w:val="007C0DC7"/>
    <w:rsid w:val="007C30B4"/>
    <w:rsid w:val="007C455A"/>
    <w:rsid w:val="007C568A"/>
    <w:rsid w:val="007D1458"/>
    <w:rsid w:val="007D2E59"/>
    <w:rsid w:val="007E136D"/>
    <w:rsid w:val="007E6CA8"/>
    <w:rsid w:val="007E7C5F"/>
    <w:rsid w:val="00810DDD"/>
    <w:rsid w:val="00812F41"/>
    <w:rsid w:val="008160FC"/>
    <w:rsid w:val="00826624"/>
    <w:rsid w:val="008302A3"/>
    <w:rsid w:val="0083056B"/>
    <w:rsid w:val="00840643"/>
    <w:rsid w:val="008452A2"/>
    <w:rsid w:val="00846312"/>
    <w:rsid w:val="00852E10"/>
    <w:rsid w:val="008531FD"/>
    <w:rsid w:val="00855EAD"/>
    <w:rsid w:val="00856950"/>
    <w:rsid w:val="00860872"/>
    <w:rsid w:val="008613BE"/>
    <w:rsid w:val="00872461"/>
    <w:rsid w:val="0087630B"/>
    <w:rsid w:val="00877522"/>
    <w:rsid w:val="0089351E"/>
    <w:rsid w:val="008A3993"/>
    <w:rsid w:val="008A4C97"/>
    <w:rsid w:val="008A4EB4"/>
    <w:rsid w:val="008A6F79"/>
    <w:rsid w:val="008B338B"/>
    <w:rsid w:val="008B33FB"/>
    <w:rsid w:val="008B4057"/>
    <w:rsid w:val="008C43B2"/>
    <w:rsid w:val="008C69CD"/>
    <w:rsid w:val="008D1311"/>
    <w:rsid w:val="008D1A8C"/>
    <w:rsid w:val="008D42F5"/>
    <w:rsid w:val="008E360F"/>
    <w:rsid w:val="008E38A3"/>
    <w:rsid w:val="008F2E88"/>
    <w:rsid w:val="008F64BB"/>
    <w:rsid w:val="00905C0C"/>
    <w:rsid w:val="00914248"/>
    <w:rsid w:val="00920C8C"/>
    <w:rsid w:val="00926C27"/>
    <w:rsid w:val="00931478"/>
    <w:rsid w:val="00934906"/>
    <w:rsid w:val="00941F2E"/>
    <w:rsid w:val="0096771C"/>
    <w:rsid w:val="00972BC9"/>
    <w:rsid w:val="00976D2D"/>
    <w:rsid w:val="009B0033"/>
    <w:rsid w:val="009B5F7F"/>
    <w:rsid w:val="009C360D"/>
    <w:rsid w:val="009D0FFF"/>
    <w:rsid w:val="009D19B1"/>
    <w:rsid w:val="009D4A79"/>
    <w:rsid w:val="009D7C04"/>
    <w:rsid w:val="009E6AA4"/>
    <w:rsid w:val="009E72C7"/>
    <w:rsid w:val="009F4C00"/>
    <w:rsid w:val="00A034AD"/>
    <w:rsid w:val="00A0423D"/>
    <w:rsid w:val="00A045AB"/>
    <w:rsid w:val="00A1219D"/>
    <w:rsid w:val="00A1547D"/>
    <w:rsid w:val="00A16919"/>
    <w:rsid w:val="00A326C8"/>
    <w:rsid w:val="00A3386B"/>
    <w:rsid w:val="00A34C11"/>
    <w:rsid w:val="00A356D4"/>
    <w:rsid w:val="00A36864"/>
    <w:rsid w:val="00A51E72"/>
    <w:rsid w:val="00A5343E"/>
    <w:rsid w:val="00A648D6"/>
    <w:rsid w:val="00A659BD"/>
    <w:rsid w:val="00A80BCA"/>
    <w:rsid w:val="00A81615"/>
    <w:rsid w:val="00A83272"/>
    <w:rsid w:val="00A85992"/>
    <w:rsid w:val="00A9272D"/>
    <w:rsid w:val="00AA055B"/>
    <w:rsid w:val="00AA23A7"/>
    <w:rsid w:val="00AA726B"/>
    <w:rsid w:val="00AC1D5E"/>
    <w:rsid w:val="00AC72C6"/>
    <w:rsid w:val="00AD54D3"/>
    <w:rsid w:val="00AE664A"/>
    <w:rsid w:val="00B07ACA"/>
    <w:rsid w:val="00B10F1A"/>
    <w:rsid w:val="00B16A0D"/>
    <w:rsid w:val="00B16CC7"/>
    <w:rsid w:val="00B242EA"/>
    <w:rsid w:val="00B27E4A"/>
    <w:rsid w:val="00B30CBB"/>
    <w:rsid w:val="00B32530"/>
    <w:rsid w:val="00B3295B"/>
    <w:rsid w:val="00B40C61"/>
    <w:rsid w:val="00B4365C"/>
    <w:rsid w:val="00B47217"/>
    <w:rsid w:val="00B520BA"/>
    <w:rsid w:val="00B52720"/>
    <w:rsid w:val="00B528B2"/>
    <w:rsid w:val="00B650F0"/>
    <w:rsid w:val="00B71F82"/>
    <w:rsid w:val="00B734B8"/>
    <w:rsid w:val="00B75362"/>
    <w:rsid w:val="00B75ECB"/>
    <w:rsid w:val="00B7615C"/>
    <w:rsid w:val="00B83ED7"/>
    <w:rsid w:val="00B96316"/>
    <w:rsid w:val="00BA760D"/>
    <w:rsid w:val="00BB390A"/>
    <w:rsid w:val="00BB6E8B"/>
    <w:rsid w:val="00BC61AD"/>
    <w:rsid w:val="00BD0687"/>
    <w:rsid w:val="00BD741C"/>
    <w:rsid w:val="00BF36AC"/>
    <w:rsid w:val="00C020F1"/>
    <w:rsid w:val="00C07462"/>
    <w:rsid w:val="00C119C6"/>
    <w:rsid w:val="00C1594D"/>
    <w:rsid w:val="00C172DF"/>
    <w:rsid w:val="00C20E71"/>
    <w:rsid w:val="00C2506A"/>
    <w:rsid w:val="00C32F90"/>
    <w:rsid w:val="00C351F7"/>
    <w:rsid w:val="00C43BA9"/>
    <w:rsid w:val="00C56170"/>
    <w:rsid w:val="00C75298"/>
    <w:rsid w:val="00C7626C"/>
    <w:rsid w:val="00C84AF9"/>
    <w:rsid w:val="00CA2730"/>
    <w:rsid w:val="00CA47B4"/>
    <w:rsid w:val="00CB3975"/>
    <w:rsid w:val="00CB3D35"/>
    <w:rsid w:val="00CB5029"/>
    <w:rsid w:val="00CB745D"/>
    <w:rsid w:val="00CB7F7B"/>
    <w:rsid w:val="00CC1733"/>
    <w:rsid w:val="00CD0171"/>
    <w:rsid w:val="00CE3EB9"/>
    <w:rsid w:val="00CF085F"/>
    <w:rsid w:val="00CF0B00"/>
    <w:rsid w:val="00CF3A29"/>
    <w:rsid w:val="00D02766"/>
    <w:rsid w:val="00D079AF"/>
    <w:rsid w:val="00D11777"/>
    <w:rsid w:val="00D277EC"/>
    <w:rsid w:val="00D30827"/>
    <w:rsid w:val="00D439DB"/>
    <w:rsid w:val="00D54624"/>
    <w:rsid w:val="00D57624"/>
    <w:rsid w:val="00D57CE9"/>
    <w:rsid w:val="00D65606"/>
    <w:rsid w:val="00D664BB"/>
    <w:rsid w:val="00D679DC"/>
    <w:rsid w:val="00D67CAA"/>
    <w:rsid w:val="00D718F8"/>
    <w:rsid w:val="00D7576E"/>
    <w:rsid w:val="00D75B2B"/>
    <w:rsid w:val="00D947DD"/>
    <w:rsid w:val="00D94947"/>
    <w:rsid w:val="00D96C9D"/>
    <w:rsid w:val="00DA4628"/>
    <w:rsid w:val="00DA541D"/>
    <w:rsid w:val="00DA5F30"/>
    <w:rsid w:val="00DB5302"/>
    <w:rsid w:val="00DB7901"/>
    <w:rsid w:val="00DC1CD1"/>
    <w:rsid w:val="00DC21A5"/>
    <w:rsid w:val="00DC2A5D"/>
    <w:rsid w:val="00DC34C2"/>
    <w:rsid w:val="00DF187D"/>
    <w:rsid w:val="00DF7A2C"/>
    <w:rsid w:val="00E03956"/>
    <w:rsid w:val="00E1022B"/>
    <w:rsid w:val="00E160B5"/>
    <w:rsid w:val="00E23E9E"/>
    <w:rsid w:val="00E2505C"/>
    <w:rsid w:val="00E30D14"/>
    <w:rsid w:val="00E41FBF"/>
    <w:rsid w:val="00E43F1B"/>
    <w:rsid w:val="00E45436"/>
    <w:rsid w:val="00E47721"/>
    <w:rsid w:val="00E5658D"/>
    <w:rsid w:val="00E56855"/>
    <w:rsid w:val="00E650ED"/>
    <w:rsid w:val="00E73A4F"/>
    <w:rsid w:val="00E81F7F"/>
    <w:rsid w:val="00E90173"/>
    <w:rsid w:val="00EA118A"/>
    <w:rsid w:val="00EA15DC"/>
    <w:rsid w:val="00EA1719"/>
    <w:rsid w:val="00EB647D"/>
    <w:rsid w:val="00EB6B09"/>
    <w:rsid w:val="00EC1A06"/>
    <w:rsid w:val="00EC2173"/>
    <w:rsid w:val="00EC23F2"/>
    <w:rsid w:val="00EC24A8"/>
    <w:rsid w:val="00ED0E87"/>
    <w:rsid w:val="00ED1257"/>
    <w:rsid w:val="00ED1DCB"/>
    <w:rsid w:val="00ED1FEE"/>
    <w:rsid w:val="00ED5BD8"/>
    <w:rsid w:val="00ED72FC"/>
    <w:rsid w:val="00EE2C1B"/>
    <w:rsid w:val="00EE7D14"/>
    <w:rsid w:val="00EF1422"/>
    <w:rsid w:val="00EF3E72"/>
    <w:rsid w:val="00EF630C"/>
    <w:rsid w:val="00EF6349"/>
    <w:rsid w:val="00F03564"/>
    <w:rsid w:val="00F04A5C"/>
    <w:rsid w:val="00F062A2"/>
    <w:rsid w:val="00F117F2"/>
    <w:rsid w:val="00F11EEF"/>
    <w:rsid w:val="00F132CE"/>
    <w:rsid w:val="00F260D6"/>
    <w:rsid w:val="00F42271"/>
    <w:rsid w:val="00F42B9A"/>
    <w:rsid w:val="00F449C9"/>
    <w:rsid w:val="00F45AD3"/>
    <w:rsid w:val="00F469E1"/>
    <w:rsid w:val="00F5101C"/>
    <w:rsid w:val="00F65E51"/>
    <w:rsid w:val="00F85F40"/>
    <w:rsid w:val="00FA354C"/>
    <w:rsid w:val="00FB6A36"/>
    <w:rsid w:val="00FB6FC5"/>
    <w:rsid w:val="00FC0FBC"/>
    <w:rsid w:val="00FC18CF"/>
    <w:rsid w:val="00FE00A9"/>
    <w:rsid w:val="00FE3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51E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D94947"/>
    <w:pPr>
      <w:spacing w:before="100" w:beforeAutospacing="1" w:after="100" w:afterAutospacing="1"/>
      <w:outlineLvl w:val="2"/>
    </w:pPr>
    <w:rPr>
      <w:rFonts w:eastAsia="Times New Roman"/>
      <w:b/>
      <w:bCs/>
      <w:color w:val="auto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A85992"/>
    <w:rPr>
      <w:color w:val="0563C1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C2D85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D94947"/>
    <w:rPr>
      <w:rFonts w:eastAsia="Times New Roman"/>
      <w:b/>
      <w:bCs/>
      <w:color w:val="auto"/>
      <w:sz w:val="27"/>
      <w:szCs w:val="27"/>
    </w:rPr>
  </w:style>
  <w:style w:type="character" w:customStyle="1" w:styleId="ListParagraphChar">
    <w:name w:val="List Paragraph Char"/>
    <w:link w:val="ListParagraph"/>
    <w:uiPriority w:val="34"/>
    <w:rsid w:val="00FE00A9"/>
  </w:style>
  <w:style w:type="paragraph" w:styleId="Header">
    <w:name w:val="header"/>
    <w:basedOn w:val="Normal"/>
    <w:link w:val="HeaderChar"/>
    <w:uiPriority w:val="99"/>
    <w:unhideWhenUsed/>
    <w:rsid w:val="001D64D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1D64DE"/>
  </w:style>
  <w:style w:type="paragraph" w:styleId="Footer">
    <w:name w:val="footer"/>
    <w:basedOn w:val="Normal"/>
    <w:link w:val="FooterChar"/>
    <w:uiPriority w:val="99"/>
    <w:unhideWhenUsed/>
    <w:rsid w:val="001D64D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1D64DE"/>
  </w:style>
  <w:style w:type="paragraph" w:styleId="BodyText">
    <w:name w:val="Body Text"/>
    <w:basedOn w:val="Normal"/>
    <w:link w:val="BodyTextChar"/>
    <w:rsid w:val="0014283C"/>
    <w:pPr>
      <w:spacing w:before="0" w:after="0" w:line="360" w:lineRule="auto"/>
      <w:jc w:val="both"/>
    </w:pPr>
    <w:rPr>
      <w:rFonts w:eastAsia="Times New Roman"/>
      <w:color w:val="auto"/>
      <w:szCs w:val="24"/>
    </w:rPr>
  </w:style>
  <w:style w:type="character" w:customStyle="1" w:styleId="BodyTextChar">
    <w:name w:val="Body Text Char"/>
    <w:basedOn w:val="DefaultParagraphFont"/>
    <w:link w:val="BodyText"/>
    <w:rsid w:val="0014283C"/>
    <w:rPr>
      <w:rFonts w:eastAsia="Times New Roman"/>
      <w:color w:val="auto"/>
      <w:szCs w:val="24"/>
    </w:rPr>
  </w:style>
  <w:style w:type="paragraph" w:customStyle="1" w:styleId="Char">
    <w:name w:val="Char"/>
    <w:basedOn w:val="Normal"/>
    <w:semiHidden/>
    <w:rsid w:val="00A1547D"/>
    <w:pPr>
      <w:spacing w:before="0" w:after="160" w:line="240" w:lineRule="exact"/>
    </w:pPr>
    <w:rPr>
      <w:rFonts w:ascii="Arial" w:eastAsia="Times New Roman" w:hAnsi="Arial"/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D94947"/>
    <w:pPr>
      <w:spacing w:before="100" w:beforeAutospacing="1" w:after="100" w:afterAutospacing="1"/>
      <w:outlineLvl w:val="2"/>
    </w:pPr>
    <w:rPr>
      <w:rFonts w:eastAsia="Times New Roman"/>
      <w:b/>
      <w:bCs/>
      <w:color w:val="auto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A85992"/>
    <w:rPr>
      <w:color w:val="0563C1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C2D85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D94947"/>
    <w:rPr>
      <w:rFonts w:eastAsia="Times New Roman"/>
      <w:b/>
      <w:bCs/>
      <w:color w:val="auto"/>
      <w:sz w:val="27"/>
      <w:szCs w:val="27"/>
    </w:rPr>
  </w:style>
  <w:style w:type="character" w:customStyle="1" w:styleId="ListParagraphChar">
    <w:name w:val="List Paragraph Char"/>
    <w:link w:val="ListParagraph"/>
    <w:uiPriority w:val="34"/>
    <w:rsid w:val="00FE00A9"/>
  </w:style>
  <w:style w:type="paragraph" w:styleId="Header">
    <w:name w:val="header"/>
    <w:basedOn w:val="Normal"/>
    <w:link w:val="HeaderChar"/>
    <w:uiPriority w:val="99"/>
    <w:unhideWhenUsed/>
    <w:rsid w:val="001D64D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1D64DE"/>
  </w:style>
  <w:style w:type="paragraph" w:styleId="Footer">
    <w:name w:val="footer"/>
    <w:basedOn w:val="Normal"/>
    <w:link w:val="FooterChar"/>
    <w:uiPriority w:val="99"/>
    <w:unhideWhenUsed/>
    <w:rsid w:val="001D64D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1D64DE"/>
  </w:style>
  <w:style w:type="paragraph" w:styleId="BodyText">
    <w:name w:val="Body Text"/>
    <w:basedOn w:val="Normal"/>
    <w:link w:val="BodyTextChar"/>
    <w:rsid w:val="0014283C"/>
    <w:pPr>
      <w:spacing w:before="0" w:after="0" w:line="360" w:lineRule="auto"/>
      <w:jc w:val="both"/>
    </w:pPr>
    <w:rPr>
      <w:rFonts w:eastAsia="Times New Roman"/>
      <w:color w:val="auto"/>
      <w:szCs w:val="24"/>
    </w:rPr>
  </w:style>
  <w:style w:type="character" w:customStyle="1" w:styleId="BodyTextChar">
    <w:name w:val="Body Text Char"/>
    <w:basedOn w:val="DefaultParagraphFont"/>
    <w:link w:val="BodyText"/>
    <w:rsid w:val="0014283C"/>
    <w:rPr>
      <w:rFonts w:eastAsia="Times New Roman"/>
      <w:color w:val="auto"/>
      <w:szCs w:val="24"/>
    </w:rPr>
  </w:style>
  <w:style w:type="paragraph" w:customStyle="1" w:styleId="Char">
    <w:name w:val="Char"/>
    <w:basedOn w:val="Normal"/>
    <w:semiHidden/>
    <w:rsid w:val="00A1547D"/>
    <w:pPr>
      <w:spacing w:before="0" w:after="160" w:line="240" w:lineRule="exact"/>
    </w:pPr>
    <w:rPr>
      <w:rFonts w:ascii="Arial" w:eastAsia="Times New Roman" w:hAnsi="Arial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5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NND\DBM_NND\DBM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E7926B-4690-4BA0-A922-B34977685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DBM</Template>
  <TotalTime>499</TotalTime>
  <Pages>1</Pages>
  <Words>1674</Words>
  <Characters>9542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ASUS</cp:lastModifiedBy>
  <cp:revision>36</cp:revision>
  <cp:lastPrinted>2020-12-16T08:40:00Z</cp:lastPrinted>
  <dcterms:created xsi:type="dcterms:W3CDTF">2021-09-27T15:24:00Z</dcterms:created>
  <dcterms:modified xsi:type="dcterms:W3CDTF">2022-09-14T14:27:00Z</dcterms:modified>
</cp:coreProperties>
</file>